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3733D" w14:textId="77777777" w:rsidR="00DB70BA" w:rsidRPr="00C31700" w:rsidRDefault="00DB70BA" w:rsidP="00DB70BA">
      <w:pPr>
        <w:pStyle w:val="a7"/>
        <w:jc w:val="center"/>
      </w:pPr>
      <w:r w:rsidRPr="00C31700">
        <w:t>Перечень рекомендуемых мероприятий по улучшению условий труда</w:t>
      </w:r>
    </w:p>
    <w:p w14:paraId="0EB8B03F" w14:textId="77777777" w:rsidR="00B3448B" w:rsidRPr="00C31700" w:rsidRDefault="00B3448B" w:rsidP="00B3448B"/>
    <w:p w14:paraId="5E4E267E" w14:textId="77777777" w:rsidR="00B3448B" w:rsidRPr="00C31700" w:rsidRDefault="00B3448B" w:rsidP="00B3448B">
      <w:r w:rsidRPr="00C31700">
        <w:t>Наименование организации:</w:t>
      </w:r>
      <w:r w:rsidRPr="00C31700">
        <w:rPr>
          <w:rStyle w:val="a9"/>
        </w:rPr>
        <w:t xml:space="preserve"> </w:t>
      </w:r>
      <w:r w:rsidRPr="00C31700">
        <w:rPr>
          <w:rStyle w:val="a9"/>
        </w:rPr>
        <w:fldChar w:fldCharType="begin"/>
      </w:r>
      <w:r w:rsidRPr="00C31700">
        <w:rPr>
          <w:rStyle w:val="a9"/>
        </w:rPr>
        <w:instrText xml:space="preserve"> DOCVARIABLE </w:instrText>
      </w:r>
      <w:r w:rsidR="00483A6A" w:rsidRPr="00C31700">
        <w:rPr>
          <w:rStyle w:val="a9"/>
        </w:rPr>
        <w:instrText>ceh_info</w:instrText>
      </w:r>
      <w:r w:rsidRPr="00C31700">
        <w:rPr>
          <w:rStyle w:val="a9"/>
        </w:rPr>
        <w:instrText xml:space="preserve"> \* MERGEFORMAT </w:instrText>
      </w:r>
      <w:r w:rsidRPr="00C31700">
        <w:rPr>
          <w:rStyle w:val="a9"/>
        </w:rPr>
        <w:fldChar w:fldCharType="separate"/>
      </w:r>
      <w:r w:rsidR="00AB1C6F" w:rsidRPr="00AB1C6F">
        <w:rPr>
          <w:rStyle w:val="a9"/>
        </w:rPr>
        <w:t xml:space="preserve"> Акционерное общество "Енисейское речное пароходство" </w:t>
      </w:r>
      <w:r w:rsidRPr="00C31700">
        <w:rPr>
          <w:rStyle w:val="a9"/>
        </w:rPr>
        <w:fldChar w:fldCharType="end"/>
      </w:r>
      <w:r w:rsidRPr="00C31700">
        <w:rPr>
          <w:rStyle w:val="a9"/>
        </w:rPr>
        <w:t> </w:t>
      </w:r>
    </w:p>
    <w:p w14:paraId="7727A628" w14:textId="77777777" w:rsidR="00DB70BA" w:rsidRPr="00C31700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3"/>
        <w:gridCol w:w="3676"/>
        <w:gridCol w:w="2829"/>
        <w:gridCol w:w="2404"/>
        <w:gridCol w:w="2264"/>
        <w:gridCol w:w="1347"/>
      </w:tblGrid>
      <w:tr w:rsidR="00DB70BA" w:rsidRPr="00C31700" w14:paraId="4C79294C" w14:textId="77777777" w:rsidTr="00E27A2D">
        <w:trPr>
          <w:jc w:val="center"/>
        </w:trPr>
        <w:tc>
          <w:tcPr>
            <w:tcW w:w="3043" w:type="dxa"/>
            <w:vAlign w:val="center"/>
          </w:tcPr>
          <w:p w14:paraId="471E4C6F" w14:textId="77777777" w:rsidR="00DB70BA" w:rsidRPr="00C31700" w:rsidRDefault="00DB70BA" w:rsidP="00DB70BA">
            <w:pPr>
              <w:pStyle w:val="aa"/>
            </w:pPr>
            <w:bookmarkStart w:id="0" w:name="main_table"/>
            <w:bookmarkEnd w:id="0"/>
            <w:r w:rsidRPr="00C31700">
              <w:t>Наименование структурного подразделения, рабочего места</w:t>
            </w:r>
          </w:p>
        </w:tc>
        <w:tc>
          <w:tcPr>
            <w:tcW w:w="3676" w:type="dxa"/>
            <w:vAlign w:val="center"/>
          </w:tcPr>
          <w:p w14:paraId="70671A8F" w14:textId="77777777" w:rsidR="00DB70BA" w:rsidRPr="00C31700" w:rsidRDefault="00DB70BA" w:rsidP="00DB70BA">
            <w:pPr>
              <w:pStyle w:val="aa"/>
            </w:pPr>
            <w:r w:rsidRPr="00C31700">
              <w:t>Наименование мероприятия</w:t>
            </w:r>
          </w:p>
        </w:tc>
        <w:tc>
          <w:tcPr>
            <w:tcW w:w="2829" w:type="dxa"/>
            <w:vAlign w:val="center"/>
          </w:tcPr>
          <w:p w14:paraId="3E72D0CB" w14:textId="77777777" w:rsidR="00DB70BA" w:rsidRPr="00C31700" w:rsidRDefault="00DB70BA" w:rsidP="00DB70BA">
            <w:pPr>
              <w:pStyle w:val="aa"/>
            </w:pPr>
            <w:r w:rsidRPr="00C31700">
              <w:t>Цель мероприятия</w:t>
            </w:r>
          </w:p>
        </w:tc>
        <w:tc>
          <w:tcPr>
            <w:tcW w:w="2404" w:type="dxa"/>
            <w:vAlign w:val="center"/>
          </w:tcPr>
          <w:p w14:paraId="55C0C480" w14:textId="77777777" w:rsidR="00DB70BA" w:rsidRPr="00C31700" w:rsidRDefault="008B4051" w:rsidP="00DB70BA">
            <w:pPr>
              <w:pStyle w:val="aa"/>
            </w:pPr>
            <w:r w:rsidRPr="00C31700">
              <w:t>Срок</w:t>
            </w:r>
            <w:r w:rsidRPr="00C31700">
              <w:br/>
            </w:r>
            <w:r w:rsidR="00DB70BA" w:rsidRPr="00C31700">
              <w:t>выполнения</w:t>
            </w:r>
          </w:p>
        </w:tc>
        <w:tc>
          <w:tcPr>
            <w:tcW w:w="2264" w:type="dxa"/>
            <w:vAlign w:val="center"/>
          </w:tcPr>
          <w:p w14:paraId="5F3F4AA6" w14:textId="77777777" w:rsidR="00DB70BA" w:rsidRPr="00C31700" w:rsidRDefault="00DB70BA" w:rsidP="00DB70BA">
            <w:pPr>
              <w:pStyle w:val="aa"/>
            </w:pPr>
            <w:r w:rsidRPr="00C31700">
              <w:t>Структурные подразделения, привлекаемые для выполнения</w:t>
            </w:r>
          </w:p>
        </w:tc>
        <w:tc>
          <w:tcPr>
            <w:tcW w:w="1347" w:type="dxa"/>
            <w:vAlign w:val="center"/>
          </w:tcPr>
          <w:p w14:paraId="1A1FAE94" w14:textId="77777777" w:rsidR="00DB70BA" w:rsidRPr="00C31700" w:rsidRDefault="00DB70BA" w:rsidP="00DB70BA">
            <w:pPr>
              <w:pStyle w:val="aa"/>
            </w:pPr>
            <w:r w:rsidRPr="00C31700">
              <w:t>Отметка о выполнении</w:t>
            </w:r>
          </w:p>
        </w:tc>
      </w:tr>
      <w:tr w:rsidR="00DB70BA" w:rsidRPr="00C31700" w14:paraId="34CD01F6" w14:textId="77777777" w:rsidTr="00E27A2D">
        <w:trPr>
          <w:jc w:val="center"/>
        </w:trPr>
        <w:tc>
          <w:tcPr>
            <w:tcW w:w="3043" w:type="dxa"/>
            <w:vAlign w:val="center"/>
          </w:tcPr>
          <w:p w14:paraId="5F323807" w14:textId="77777777" w:rsidR="00DB70BA" w:rsidRPr="00C31700" w:rsidRDefault="00DB70BA" w:rsidP="00DB70BA">
            <w:pPr>
              <w:pStyle w:val="aa"/>
            </w:pPr>
            <w:r w:rsidRPr="00C31700">
              <w:t>1</w:t>
            </w:r>
          </w:p>
        </w:tc>
        <w:tc>
          <w:tcPr>
            <w:tcW w:w="3676" w:type="dxa"/>
            <w:vAlign w:val="center"/>
          </w:tcPr>
          <w:p w14:paraId="249C4235" w14:textId="77777777" w:rsidR="00DB70BA" w:rsidRPr="00C31700" w:rsidRDefault="00DB70BA" w:rsidP="00DB70BA">
            <w:pPr>
              <w:pStyle w:val="aa"/>
            </w:pPr>
            <w:r w:rsidRPr="00C31700">
              <w:t>2</w:t>
            </w:r>
          </w:p>
        </w:tc>
        <w:tc>
          <w:tcPr>
            <w:tcW w:w="2829" w:type="dxa"/>
            <w:vAlign w:val="center"/>
          </w:tcPr>
          <w:p w14:paraId="19A4A0AE" w14:textId="77777777" w:rsidR="00DB70BA" w:rsidRPr="00C31700" w:rsidRDefault="00DB70BA" w:rsidP="00DB70BA">
            <w:pPr>
              <w:pStyle w:val="aa"/>
            </w:pPr>
            <w:r w:rsidRPr="00C31700">
              <w:t>3</w:t>
            </w:r>
          </w:p>
        </w:tc>
        <w:tc>
          <w:tcPr>
            <w:tcW w:w="2404" w:type="dxa"/>
            <w:vAlign w:val="center"/>
          </w:tcPr>
          <w:p w14:paraId="5BB4FA3E" w14:textId="77777777" w:rsidR="00DB70BA" w:rsidRPr="00C31700" w:rsidRDefault="00DB70BA" w:rsidP="00DB70BA">
            <w:pPr>
              <w:pStyle w:val="aa"/>
            </w:pPr>
            <w:r w:rsidRPr="00C31700">
              <w:t>4</w:t>
            </w:r>
          </w:p>
        </w:tc>
        <w:tc>
          <w:tcPr>
            <w:tcW w:w="2264" w:type="dxa"/>
            <w:vAlign w:val="center"/>
          </w:tcPr>
          <w:p w14:paraId="48F0FDDB" w14:textId="77777777" w:rsidR="00DB70BA" w:rsidRPr="00C31700" w:rsidRDefault="00DB70BA" w:rsidP="00DB70BA">
            <w:pPr>
              <w:pStyle w:val="aa"/>
            </w:pPr>
            <w:r w:rsidRPr="00C31700">
              <w:t>5</w:t>
            </w:r>
          </w:p>
        </w:tc>
        <w:tc>
          <w:tcPr>
            <w:tcW w:w="1347" w:type="dxa"/>
            <w:vAlign w:val="center"/>
          </w:tcPr>
          <w:p w14:paraId="60479286" w14:textId="77777777" w:rsidR="00DB70BA" w:rsidRPr="00C31700" w:rsidRDefault="00DB70BA" w:rsidP="00DB70BA">
            <w:pPr>
              <w:pStyle w:val="aa"/>
            </w:pPr>
            <w:r w:rsidRPr="00C31700">
              <w:t>6</w:t>
            </w:r>
          </w:p>
        </w:tc>
      </w:tr>
      <w:tr w:rsidR="00557BE9" w:rsidRPr="00C31700" w14:paraId="70A8B7A0" w14:textId="77777777" w:rsidTr="00557BE9">
        <w:trPr>
          <w:jc w:val="center"/>
        </w:trPr>
        <w:tc>
          <w:tcPr>
            <w:tcW w:w="15563" w:type="dxa"/>
            <w:gridSpan w:val="6"/>
            <w:vAlign w:val="center"/>
          </w:tcPr>
          <w:p w14:paraId="0B12F0B3" w14:textId="1EF74BE3" w:rsidR="00557BE9" w:rsidRPr="00C31700" w:rsidRDefault="00557BE9" w:rsidP="00DB70BA">
            <w:pPr>
              <w:pStyle w:val="aa"/>
            </w:pPr>
            <w:r>
              <w:rPr>
                <w:b/>
                <w:i/>
              </w:rPr>
              <w:t>Филиал АО «ЕРП» Подтесовская ремонтно-эксплуатационная база флота</w:t>
            </w:r>
          </w:p>
        </w:tc>
      </w:tr>
      <w:tr w:rsidR="00557BE9" w:rsidRPr="00C31700" w14:paraId="371E5FEC" w14:textId="77777777" w:rsidTr="00557BE9">
        <w:trPr>
          <w:jc w:val="center"/>
        </w:trPr>
        <w:tc>
          <w:tcPr>
            <w:tcW w:w="15563" w:type="dxa"/>
            <w:gridSpan w:val="6"/>
            <w:vAlign w:val="center"/>
          </w:tcPr>
          <w:p w14:paraId="66F744FC" w14:textId="6E1914D8" w:rsidR="00557BE9" w:rsidRDefault="00557BE9" w:rsidP="00DB70BA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флот</w:t>
            </w:r>
          </w:p>
        </w:tc>
      </w:tr>
      <w:tr w:rsidR="00AB1C6F" w:rsidRPr="00C31700" w14:paraId="435FB1E9" w14:textId="77777777" w:rsidTr="00E27A2D">
        <w:trPr>
          <w:jc w:val="center"/>
        </w:trPr>
        <w:tc>
          <w:tcPr>
            <w:tcW w:w="3043" w:type="dxa"/>
            <w:vAlign w:val="center"/>
          </w:tcPr>
          <w:p w14:paraId="13996299" w14:textId="77777777" w:rsidR="00AB1C6F" w:rsidRPr="00AB1C6F" w:rsidRDefault="00AB1C6F" w:rsidP="00AB1C6F">
            <w:pPr>
              <w:pStyle w:val="aa"/>
              <w:rPr>
                <w:i/>
              </w:rPr>
            </w:pPr>
            <w:r>
              <w:rPr>
                <w:i/>
              </w:rPr>
              <w:t>Бункерстанция-13 (03), пр.Р16К (бункерстанция механизированная)</w:t>
            </w:r>
          </w:p>
        </w:tc>
        <w:tc>
          <w:tcPr>
            <w:tcW w:w="3676" w:type="dxa"/>
            <w:vAlign w:val="center"/>
          </w:tcPr>
          <w:p w14:paraId="7E684997" w14:textId="77777777" w:rsidR="00AB1C6F" w:rsidRPr="00C31700" w:rsidRDefault="00AB1C6F" w:rsidP="00DB70BA">
            <w:pPr>
              <w:pStyle w:val="aa"/>
            </w:pPr>
          </w:p>
        </w:tc>
        <w:tc>
          <w:tcPr>
            <w:tcW w:w="2829" w:type="dxa"/>
            <w:vAlign w:val="center"/>
          </w:tcPr>
          <w:p w14:paraId="01DC2709" w14:textId="77777777" w:rsidR="00AB1C6F" w:rsidRPr="00C31700" w:rsidRDefault="00AB1C6F" w:rsidP="00DB70BA">
            <w:pPr>
              <w:pStyle w:val="aa"/>
            </w:pPr>
          </w:p>
        </w:tc>
        <w:tc>
          <w:tcPr>
            <w:tcW w:w="2404" w:type="dxa"/>
            <w:vAlign w:val="center"/>
          </w:tcPr>
          <w:p w14:paraId="75D23D70" w14:textId="77777777" w:rsidR="00AB1C6F" w:rsidRPr="00C31700" w:rsidRDefault="00AB1C6F" w:rsidP="00DB70BA">
            <w:pPr>
              <w:pStyle w:val="aa"/>
            </w:pPr>
          </w:p>
        </w:tc>
        <w:tc>
          <w:tcPr>
            <w:tcW w:w="2264" w:type="dxa"/>
            <w:vAlign w:val="center"/>
          </w:tcPr>
          <w:p w14:paraId="1D8BE23C" w14:textId="77777777" w:rsidR="00AB1C6F" w:rsidRPr="00C31700" w:rsidRDefault="00AB1C6F" w:rsidP="00DB70BA">
            <w:pPr>
              <w:pStyle w:val="aa"/>
            </w:pPr>
          </w:p>
        </w:tc>
        <w:tc>
          <w:tcPr>
            <w:tcW w:w="1347" w:type="dxa"/>
            <w:vAlign w:val="center"/>
          </w:tcPr>
          <w:p w14:paraId="1A72DB9C" w14:textId="77777777" w:rsidR="00AB1C6F" w:rsidRPr="00C31700" w:rsidRDefault="00AB1C6F" w:rsidP="00DB70BA">
            <w:pPr>
              <w:pStyle w:val="aa"/>
            </w:pPr>
          </w:p>
        </w:tc>
      </w:tr>
      <w:tr w:rsidR="00AB1C6F" w:rsidRPr="00C31700" w14:paraId="50315B60" w14:textId="77777777" w:rsidTr="00E27A2D">
        <w:trPr>
          <w:jc w:val="center"/>
        </w:trPr>
        <w:tc>
          <w:tcPr>
            <w:tcW w:w="3043" w:type="dxa"/>
            <w:vAlign w:val="center"/>
          </w:tcPr>
          <w:p w14:paraId="49390100" w14:textId="77777777" w:rsidR="00AB1C6F" w:rsidRPr="00AB1C6F" w:rsidRDefault="00AB1C6F" w:rsidP="00AB1C6F">
            <w:pPr>
              <w:pStyle w:val="aa"/>
              <w:jc w:val="left"/>
            </w:pPr>
            <w:r>
              <w:t>06.03-фл.Подт. Первый помощник механика-шкипер</w:t>
            </w:r>
          </w:p>
        </w:tc>
        <w:tc>
          <w:tcPr>
            <w:tcW w:w="3676" w:type="dxa"/>
            <w:vAlign w:val="center"/>
          </w:tcPr>
          <w:p w14:paraId="2AE8302C" w14:textId="77777777" w:rsidR="00AB1C6F" w:rsidRPr="00C31700" w:rsidRDefault="00AB1C6F" w:rsidP="00DB70BA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288CD34A" w14:textId="77777777" w:rsidR="00AB1C6F" w:rsidRPr="00C31700" w:rsidRDefault="00AB1C6F" w:rsidP="00DB70BA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3D92866A" w14:textId="237FCBB1" w:rsidR="00AB1C6F" w:rsidRPr="00C31700" w:rsidRDefault="002C006F" w:rsidP="00DB70BA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393B63C1" w14:textId="4199D732" w:rsidR="00AB1C6F" w:rsidRPr="00C31700" w:rsidRDefault="002C006F" w:rsidP="00DB70BA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366EB563" w14:textId="15BE7404" w:rsidR="00AB1C6F" w:rsidRPr="00C31700" w:rsidRDefault="002C006F" w:rsidP="00DB70BA">
            <w:pPr>
              <w:pStyle w:val="aa"/>
            </w:pPr>
            <w:r>
              <w:t>выполняется</w:t>
            </w:r>
          </w:p>
        </w:tc>
      </w:tr>
      <w:tr w:rsidR="00AB1C6F" w:rsidRPr="00C31700" w14:paraId="27913A31" w14:textId="77777777" w:rsidTr="00E27A2D">
        <w:trPr>
          <w:jc w:val="center"/>
        </w:trPr>
        <w:tc>
          <w:tcPr>
            <w:tcW w:w="3043" w:type="dxa"/>
            <w:vAlign w:val="center"/>
          </w:tcPr>
          <w:p w14:paraId="108B4580" w14:textId="77777777" w:rsidR="00AB1C6F" w:rsidRPr="00AB1C6F" w:rsidRDefault="00AB1C6F" w:rsidP="00AB1C6F">
            <w:pPr>
              <w:pStyle w:val="aa"/>
              <w:rPr>
                <w:i/>
              </w:rPr>
            </w:pPr>
            <w:r>
              <w:rPr>
                <w:i/>
              </w:rPr>
              <w:t>Бункерстанция-15 (04), пр.Р16К (бункерстанция)</w:t>
            </w:r>
          </w:p>
        </w:tc>
        <w:tc>
          <w:tcPr>
            <w:tcW w:w="3676" w:type="dxa"/>
            <w:vAlign w:val="center"/>
          </w:tcPr>
          <w:p w14:paraId="49F5E7E3" w14:textId="77777777" w:rsidR="00AB1C6F" w:rsidRDefault="00AB1C6F" w:rsidP="00DB70BA">
            <w:pPr>
              <w:pStyle w:val="aa"/>
            </w:pPr>
          </w:p>
        </w:tc>
        <w:tc>
          <w:tcPr>
            <w:tcW w:w="2829" w:type="dxa"/>
            <w:vAlign w:val="center"/>
          </w:tcPr>
          <w:p w14:paraId="79CDC5A1" w14:textId="77777777" w:rsidR="00AB1C6F" w:rsidRDefault="00AB1C6F" w:rsidP="00DB70BA">
            <w:pPr>
              <w:pStyle w:val="aa"/>
            </w:pPr>
          </w:p>
        </w:tc>
        <w:tc>
          <w:tcPr>
            <w:tcW w:w="2404" w:type="dxa"/>
            <w:vAlign w:val="center"/>
          </w:tcPr>
          <w:p w14:paraId="6623AD58" w14:textId="77777777" w:rsidR="00AB1C6F" w:rsidRPr="00C31700" w:rsidRDefault="00AB1C6F" w:rsidP="00DB70BA">
            <w:pPr>
              <w:pStyle w:val="aa"/>
            </w:pPr>
          </w:p>
        </w:tc>
        <w:tc>
          <w:tcPr>
            <w:tcW w:w="2264" w:type="dxa"/>
            <w:vAlign w:val="center"/>
          </w:tcPr>
          <w:p w14:paraId="01BDEC8D" w14:textId="77777777" w:rsidR="00AB1C6F" w:rsidRPr="00C31700" w:rsidRDefault="00AB1C6F" w:rsidP="00DB70BA">
            <w:pPr>
              <w:pStyle w:val="aa"/>
            </w:pPr>
          </w:p>
        </w:tc>
        <w:tc>
          <w:tcPr>
            <w:tcW w:w="1347" w:type="dxa"/>
            <w:vAlign w:val="center"/>
          </w:tcPr>
          <w:p w14:paraId="6E28A00E" w14:textId="77777777" w:rsidR="00AB1C6F" w:rsidRPr="00C31700" w:rsidRDefault="00AB1C6F" w:rsidP="00DB70BA">
            <w:pPr>
              <w:pStyle w:val="aa"/>
            </w:pPr>
          </w:p>
        </w:tc>
      </w:tr>
      <w:tr w:rsidR="002C006F" w:rsidRPr="00C31700" w14:paraId="0A72912E" w14:textId="77777777" w:rsidTr="00E27A2D">
        <w:trPr>
          <w:jc w:val="center"/>
        </w:trPr>
        <w:tc>
          <w:tcPr>
            <w:tcW w:w="3043" w:type="dxa"/>
            <w:vAlign w:val="center"/>
          </w:tcPr>
          <w:p w14:paraId="09723302" w14:textId="77777777" w:rsidR="002C006F" w:rsidRPr="00AB1C6F" w:rsidRDefault="002C006F" w:rsidP="002C006F">
            <w:pPr>
              <w:pStyle w:val="aa"/>
              <w:jc w:val="left"/>
            </w:pPr>
            <w:r>
              <w:t>03.04-фл.Подт. Первый помощник механика-шкипер</w:t>
            </w:r>
          </w:p>
        </w:tc>
        <w:tc>
          <w:tcPr>
            <w:tcW w:w="3676" w:type="dxa"/>
            <w:vAlign w:val="center"/>
          </w:tcPr>
          <w:p w14:paraId="7D1B98F5" w14:textId="77777777" w:rsidR="002C006F" w:rsidRDefault="002C006F" w:rsidP="002C006F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26C7E8EA" w14:textId="77777777" w:rsidR="002C006F" w:rsidRDefault="002C006F" w:rsidP="002C006F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5E3F20DD" w14:textId="5D9773D2" w:rsidR="002C006F" w:rsidRPr="00C31700" w:rsidRDefault="002C006F" w:rsidP="002C006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36DC9F8B" w14:textId="1643396D" w:rsidR="002C006F" w:rsidRPr="00C31700" w:rsidRDefault="002C006F" w:rsidP="002C006F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48E1687E" w14:textId="2BFEC0EC" w:rsidR="002C006F" w:rsidRPr="00C31700" w:rsidRDefault="002C006F" w:rsidP="002C006F">
            <w:pPr>
              <w:pStyle w:val="aa"/>
            </w:pPr>
            <w:r>
              <w:t>выполняется</w:t>
            </w:r>
          </w:p>
        </w:tc>
      </w:tr>
      <w:tr w:rsidR="002C006F" w:rsidRPr="00C31700" w14:paraId="1187AF5F" w14:textId="77777777" w:rsidTr="00E27A2D">
        <w:trPr>
          <w:jc w:val="center"/>
        </w:trPr>
        <w:tc>
          <w:tcPr>
            <w:tcW w:w="3043" w:type="dxa"/>
            <w:vAlign w:val="center"/>
          </w:tcPr>
          <w:p w14:paraId="6838384C" w14:textId="77777777" w:rsidR="002C006F" w:rsidRPr="00AB1C6F" w:rsidRDefault="002C006F" w:rsidP="002C006F">
            <w:pPr>
              <w:pStyle w:val="aa"/>
              <w:rPr>
                <w:i/>
              </w:rPr>
            </w:pPr>
            <w:r>
              <w:rPr>
                <w:i/>
              </w:rPr>
              <w:t>ЛХ-9182 (06), пр. ФИН-100 (лихтер сухогрузный)</w:t>
            </w:r>
          </w:p>
        </w:tc>
        <w:tc>
          <w:tcPr>
            <w:tcW w:w="3676" w:type="dxa"/>
            <w:vAlign w:val="center"/>
          </w:tcPr>
          <w:p w14:paraId="4FD4AA5A" w14:textId="77777777" w:rsidR="002C006F" w:rsidRDefault="002C006F" w:rsidP="002C006F">
            <w:pPr>
              <w:pStyle w:val="aa"/>
            </w:pPr>
          </w:p>
        </w:tc>
        <w:tc>
          <w:tcPr>
            <w:tcW w:w="2829" w:type="dxa"/>
            <w:vAlign w:val="center"/>
          </w:tcPr>
          <w:p w14:paraId="2C982A5E" w14:textId="77777777" w:rsidR="002C006F" w:rsidRDefault="002C006F" w:rsidP="002C006F">
            <w:pPr>
              <w:pStyle w:val="aa"/>
            </w:pPr>
          </w:p>
        </w:tc>
        <w:tc>
          <w:tcPr>
            <w:tcW w:w="2404" w:type="dxa"/>
            <w:vAlign w:val="center"/>
          </w:tcPr>
          <w:p w14:paraId="649E32A9" w14:textId="77777777" w:rsidR="002C006F" w:rsidRPr="00C31700" w:rsidRDefault="002C006F" w:rsidP="002C006F">
            <w:pPr>
              <w:pStyle w:val="aa"/>
            </w:pPr>
          </w:p>
        </w:tc>
        <w:tc>
          <w:tcPr>
            <w:tcW w:w="2264" w:type="dxa"/>
            <w:vAlign w:val="center"/>
          </w:tcPr>
          <w:p w14:paraId="240A676C" w14:textId="77777777" w:rsidR="002C006F" w:rsidRPr="00C31700" w:rsidRDefault="002C006F" w:rsidP="002C006F">
            <w:pPr>
              <w:pStyle w:val="aa"/>
            </w:pPr>
          </w:p>
        </w:tc>
        <w:tc>
          <w:tcPr>
            <w:tcW w:w="1347" w:type="dxa"/>
            <w:vAlign w:val="center"/>
          </w:tcPr>
          <w:p w14:paraId="3E2E4E89" w14:textId="77777777" w:rsidR="002C006F" w:rsidRPr="00C31700" w:rsidRDefault="002C006F" w:rsidP="002C006F">
            <w:pPr>
              <w:pStyle w:val="aa"/>
            </w:pPr>
          </w:p>
        </w:tc>
      </w:tr>
      <w:tr w:rsidR="002C006F" w:rsidRPr="00C31700" w14:paraId="29DE1DF6" w14:textId="77777777" w:rsidTr="00E27A2D">
        <w:trPr>
          <w:jc w:val="center"/>
        </w:trPr>
        <w:tc>
          <w:tcPr>
            <w:tcW w:w="3043" w:type="dxa"/>
            <w:vAlign w:val="center"/>
          </w:tcPr>
          <w:p w14:paraId="1D5F7B92" w14:textId="77777777" w:rsidR="002C006F" w:rsidRPr="00AB1C6F" w:rsidRDefault="002C006F" w:rsidP="002C006F">
            <w:pPr>
              <w:pStyle w:val="aa"/>
              <w:jc w:val="left"/>
            </w:pPr>
            <w:r>
              <w:t>05.06-фл.Подт. Механик-шкипер</w:t>
            </w:r>
          </w:p>
        </w:tc>
        <w:tc>
          <w:tcPr>
            <w:tcW w:w="3676" w:type="dxa"/>
            <w:vAlign w:val="center"/>
          </w:tcPr>
          <w:p w14:paraId="73146262" w14:textId="77777777" w:rsidR="002C006F" w:rsidRDefault="002C006F" w:rsidP="002C006F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700F3B57" w14:textId="77777777" w:rsidR="002C006F" w:rsidRDefault="002C006F" w:rsidP="002C006F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13646E9F" w14:textId="73606AAB" w:rsidR="002C006F" w:rsidRPr="00C31700" w:rsidRDefault="002C006F" w:rsidP="002C006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0EF4808A" w14:textId="54E90EC4" w:rsidR="002C006F" w:rsidRPr="00C31700" w:rsidRDefault="002C006F" w:rsidP="002C006F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54F3D924" w14:textId="0BE85DBB" w:rsidR="002C006F" w:rsidRPr="00C31700" w:rsidRDefault="002C006F" w:rsidP="002C006F">
            <w:pPr>
              <w:pStyle w:val="aa"/>
            </w:pPr>
            <w:r>
              <w:t>выполняется</w:t>
            </w:r>
          </w:p>
        </w:tc>
      </w:tr>
      <w:tr w:rsidR="002C006F" w:rsidRPr="00C31700" w14:paraId="3401D861" w14:textId="77777777" w:rsidTr="00E27A2D">
        <w:trPr>
          <w:jc w:val="center"/>
        </w:trPr>
        <w:tc>
          <w:tcPr>
            <w:tcW w:w="3043" w:type="dxa"/>
            <w:vAlign w:val="center"/>
          </w:tcPr>
          <w:p w14:paraId="49301EB7" w14:textId="77777777" w:rsidR="002C006F" w:rsidRPr="00AB1C6F" w:rsidRDefault="002C006F" w:rsidP="002C006F">
            <w:pPr>
              <w:pStyle w:val="aa"/>
              <w:rPr>
                <w:i/>
              </w:rPr>
            </w:pPr>
            <w:r>
              <w:rPr>
                <w:i/>
              </w:rPr>
              <w:t>СПК 49/25 (12), пр. Д 9030 (несамоходный плавучий кран)</w:t>
            </w:r>
          </w:p>
        </w:tc>
        <w:tc>
          <w:tcPr>
            <w:tcW w:w="3676" w:type="dxa"/>
            <w:vAlign w:val="center"/>
          </w:tcPr>
          <w:p w14:paraId="56171CBC" w14:textId="77777777" w:rsidR="002C006F" w:rsidRDefault="002C006F" w:rsidP="002C006F">
            <w:pPr>
              <w:pStyle w:val="aa"/>
            </w:pPr>
          </w:p>
        </w:tc>
        <w:tc>
          <w:tcPr>
            <w:tcW w:w="2829" w:type="dxa"/>
            <w:vAlign w:val="center"/>
          </w:tcPr>
          <w:p w14:paraId="4FB6325C" w14:textId="77777777" w:rsidR="002C006F" w:rsidRDefault="002C006F" w:rsidP="002C006F">
            <w:pPr>
              <w:pStyle w:val="aa"/>
            </w:pPr>
          </w:p>
        </w:tc>
        <w:tc>
          <w:tcPr>
            <w:tcW w:w="2404" w:type="dxa"/>
            <w:vAlign w:val="center"/>
          </w:tcPr>
          <w:p w14:paraId="1BB6DA00" w14:textId="77777777" w:rsidR="002C006F" w:rsidRPr="00C31700" w:rsidRDefault="002C006F" w:rsidP="002C006F">
            <w:pPr>
              <w:pStyle w:val="aa"/>
            </w:pPr>
          </w:p>
        </w:tc>
        <w:tc>
          <w:tcPr>
            <w:tcW w:w="2264" w:type="dxa"/>
            <w:vAlign w:val="center"/>
          </w:tcPr>
          <w:p w14:paraId="50D5FF07" w14:textId="77777777" w:rsidR="002C006F" w:rsidRPr="00C31700" w:rsidRDefault="002C006F" w:rsidP="002C006F">
            <w:pPr>
              <w:pStyle w:val="aa"/>
            </w:pPr>
          </w:p>
        </w:tc>
        <w:tc>
          <w:tcPr>
            <w:tcW w:w="1347" w:type="dxa"/>
            <w:vAlign w:val="center"/>
          </w:tcPr>
          <w:p w14:paraId="3CA57EE4" w14:textId="77777777" w:rsidR="002C006F" w:rsidRPr="00C31700" w:rsidRDefault="002C006F" w:rsidP="002C006F">
            <w:pPr>
              <w:pStyle w:val="aa"/>
            </w:pPr>
          </w:p>
        </w:tc>
      </w:tr>
      <w:tr w:rsidR="002C006F" w:rsidRPr="00C31700" w14:paraId="0C552F5D" w14:textId="77777777" w:rsidTr="00E27A2D">
        <w:trPr>
          <w:jc w:val="center"/>
        </w:trPr>
        <w:tc>
          <w:tcPr>
            <w:tcW w:w="3043" w:type="dxa"/>
            <w:vAlign w:val="center"/>
          </w:tcPr>
          <w:p w14:paraId="45D6DC20" w14:textId="77777777" w:rsidR="002C006F" w:rsidRPr="00AB1C6F" w:rsidRDefault="002C006F" w:rsidP="002C006F">
            <w:pPr>
              <w:pStyle w:val="aa"/>
              <w:jc w:val="left"/>
            </w:pPr>
            <w:r>
              <w:t>11.12-фл.Подт. Второй помощник электромеханика</w:t>
            </w:r>
          </w:p>
        </w:tc>
        <w:tc>
          <w:tcPr>
            <w:tcW w:w="3676" w:type="dxa"/>
            <w:vAlign w:val="center"/>
          </w:tcPr>
          <w:p w14:paraId="5EC79E20" w14:textId="77777777" w:rsidR="002C006F" w:rsidRDefault="002C006F" w:rsidP="002C006F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2B0A1E0C" w14:textId="77777777" w:rsidR="002C006F" w:rsidRDefault="002C006F" w:rsidP="002C006F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3E2F85D4" w14:textId="5377AA17" w:rsidR="002C006F" w:rsidRPr="00C31700" w:rsidRDefault="002C006F" w:rsidP="002C006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402DFD31" w14:textId="30C52054" w:rsidR="002C006F" w:rsidRPr="00C31700" w:rsidRDefault="002C006F" w:rsidP="002C006F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3F571F36" w14:textId="1576068B" w:rsidR="002C006F" w:rsidRPr="00C31700" w:rsidRDefault="002C006F" w:rsidP="002C006F">
            <w:pPr>
              <w:pStyle w:val="aa"/>
            </w:pPr>
            <w:r>
              <w:t>выполняется</w:t>
            </w:r>
          </w:p>
        </w:tc>
      </w:tr>
      <w:tr w:rsidR="002C006F" w:rsidRPr="00C31700" w14:paraId="1DBCF112" w14:textId="77777777" w:rsidTr="00E27A2D">
        <w:trPr>
          <w:jc w:val="center"/>
        </w:trPr>
        <w:tc>
          <w:tcPr>
            <w:tcW w:w="3043" w:type="dxa"/>
            <w:vAlign w:val="center"/>
          </w:tcPr>
          <w:p w14:paraId="3B06C6F8" w14:textId="77777777" w:rsidR="002C006F" w:rsidRPr="00AB1C6F" w:rsidRDefault="002C006F" w:rsidP="002C006F">
            <w:pPr>
              <w:pStyle w:val="aa"/>
              <w:rPr>
                <w:i/>
              </w:rPr>
            </w:pPr>
            <w:r>
              <w:rPr>
                <w:i/>
              </w:rPr>
              <w:t>т/х "Дмитров" (37), пр. 21-88 (сухогрузный)</w:t>
            </w:r>
          </w:p>
        </w:tc>
        <w:tc>
          <w:tcPr>
            <w:tcW w:w="3676" w:type="dxa"/>
            <w:vAlign w:val="center"/>
          </w:tcPr>
          <w:p w14:paraId="0E0BFD2D" w14:textId="77777777" w:rsidR="002C006F" w:rsidRDefault="002C006F" w:rsidP="002C006F">
            <w:pPr>
              <w:pStyle w:val="aa"/>
            </w:pPr>
          </w:p>
        </w:tc>
        <w:tc>
          <w:tcPr>
            <w:tcW w:w="2829" w:type="dxa"/>
            <w:vAlign w:val="center"/>
          </w:tcPr>
          <w:p w14:paraId="7CFC5C18" w14:textId="77777777" w:rsidR="002C006F" w:rsidRDefault="002C006F" w:rsidP="002C006F">
            <w:pPr>
              <w:pStyle w:val="aa"/>
            </w:pPr>
          </w:p>
        </w:tc>
        <w:tc>
          <w:tcPr>
            <w:tcW w:w="2404" w:type="dxa"/>
            <w:vAlign w:val="center"/>
          </w:tcPr>
          <w:p w14:paraId="7866001F" w14:textId="77777777" w:rsidR="002C006F" w:rsidRPr="00C31700" w:rsidRDefault="002C006F" w:rsidP="002C006F">
            <w:pPr>
              <w:pStyle w:val="aa"/>
            </w:pPr>
          </w:p>
        </w:tc>
        <w:tc>
          <w:tcPr>
            <w:tcW w:w="2264" w:type="dxa"/>
            <w:vAlign w:val="center"/>
          </w:tcPr>
          <w:p w14:paraId="7C1FABC1" w14:textId="77777777" w:rsidR="002C006F" w:rsidRPr="00C31700" w:rsidRDefault="002C006F" w:rsidP="002C006F">
            <w:pPr>
              <w:pStyle w:val="aa"/>
            </w:pPr>
          </w:p>
        </w:tc>
        <w:tc>
          <w:tcPr>
            <w:tcW w:w="1347" w:type="dxa"/>
            <w:vAlign w:val="center"/>
          </w:tcPr>
          <w:p w14:paraId="660D0D1D" w14:textId="77777777" w:rsidR="002C006F" w:rsidRPr="00C31700" w:rsidRDefault="002C006F" w:rsidP="002C006F">
            <w:pPr>
              <w:pStyle w:val="aa"/>
            </w:pPr>
          </w:p>
        </w:tc>
      </w:tr>
      <w:tr w:rsidR="002C006F" w:rsidRPr="00C31700" w14:paraId="765D29AC" w14:textId="77777777" w:rsidTr="00E27A2D">
        <w:trPr>
          <w:jc w:val="center"/>
        </w:trPr>
        <w:tc>
          <w:tcPr>
            <w:tcW w:w="3043" w:type="dxa"/>
            <w:vAlign w:val="center"/>
          </w:tcPr>
          <w:p w14:paraId="747909B7" w14:textId="77777777" w:rsidR="002C006F" w:rsidRPr="00AB1C6F" w:rsidRDefault="002C006F" w:rsidP="002C006F">
            <w:pPr>
              <w:pStyle w:val="aa"/>
              <w:jc w:val="left"/>
            </w:pPr>
            <w:r>
              <w:t>14.37-фл.Подт. Второй помощник электромеханика</w:t>
            </w:r>
          </w:p>
        </w:tc>
        <w:tc>
          <w:tcPr>
            <w:tcW w:w="3676" w:type="dxa"/>
            <w:vAlign w:val="center"/>
          </w:tcPr>
          <w:p w14:paraId="6276AAF0" w14:textId="77777777" w:rsidR="002C006F" w:rsidRDefault="002C006F" w:rsidP="002C006F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7D88A3F5" w14:textId="77777777" w:rsidR="002C006F" w:rsidRDefault="002C006F" w:rsidP="002C006F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7E06E7FC" w14:textId="436715AE" w:rsidR="002C006F" w:rsidRPr="00C31700" w:rsidRDefault="002C006F" w:rsidP="002C006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69FEA3A8" w14:textId="64B78701" w:rsidR="002C006F" w:rsidRPr="00C31700" w:rsidRDefault="002C006F" w:rsidP="002C006F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68D960A3" w14:textId="6FC3268C" w:rsidR="002C006F" w:rsidRPr="00C31700" w:rsidRDefault="002C006F" w:rsidP="002C006F">
            <w:pPr>
              <w:pStyle w:val="aa"/>
            </w:pPr>
            <w:r>
              <w:t>выполняется</w:t>
            </w:r>
          </w:p>
        </w:tc>
      </w:tr>
      <w:tr w:rsidR="002C006F" w:rsidRPr="00C31700" w14:paraId="25CD7224" w14:textId="77777777" w:rsidTr="00E27A2D">
        <w:trPr>
          <w:jc w:val="center"/>
        </w:trPr>
        <w:tc>
          <w:tcPr>
            <w:tcW w:w="3043" w:type="dxa"/>
            <w:vAlign w:val="center"/>
          </w:tcPr>
          <w:p w14:paraId="6F14B13B" w14:textId="77777777" w:rsidR="002C006F" w:rsidRPr="00AB1C6F" w:rsidRDefault="002C006F" w:rsidP="002C006F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т/х "ГТ-11" (50), пр. 27-410 (сухогрузный)</w:t>
            </w:r>
          </w:p>
        </w:tc>
        <w:tc>
          <w:tcPr>
            <w:tcW w:w="3676" w:type="dxa"/>
            <w:vAlign w:val="center"/>
          </w:tcPr>
          <w:p w14:paraId="07E0071E" w14:textId="77777777" w:rsidR="002C006F" w:rsidRDefault="002C006F" w:rsidP="002C006F">
            <w:pPr>
              <w:pStyle w:val="aa"/>
            </w:pPr>
          </w:p>
        </w:tc>
        <w:tc>
          <w:tcPr>
            <w:tcW w:w="2829" w:type="dxa"/>
            <w:vAlign w:val="center"/>
          </w:tcPr>
          <w:p w14:paraId="387DC5EB" w14:textId="77777777" w:rsidR="002C006F" w:rsidRDefault="002C006F" w:rsidP="002C006F">
            <w:pPr>
              <w:pStyle w:val="aa"/>
            </w:pPr>
          </w:p>
        </w:tc>
        <w:tc>
          <w:tcPr>
            <w:tcW w:w="2404" w:type="dxa"/>
            <w:vAlign w:val="center"/>
          </w:tcPr>
          <w:p w14:paraId="4C1E8ECE" w14:textId="77777777" w:rsidR="002C006F" w:rsidRPr="00C31700" w:rsidRDefault="002C006F" w:rsidP="002C006F">
            <w:pPr>
              <w:pStyle w:val="aa"/>
            </w:pPr>
          </w:p>
        </w:tc>
        <w:tc>
          <w:tcPr>
            <w:tcW w:w="2264" w:type="dxa"/>
            <w:vAlign w:val="center"/>
          </w:tcPr>
          <w:p w14:paraId="4B5944C9" w14:textId="77777777" w:rsidR="002C006F" w:rsidRPr="00C31700" w:rsidRDefault="002C006F" w:rsidP="002C006F">
            <w:pPr>
              <w:pStyle w:val="aa"/>
            </w:pPr>
          </w:p>
        </w:tc>
        <w:tc>
          <w:tcPr>
            <w:tcW w:w="1347" w:type="dxa"/>
            <w:vAlign w:val="center"/>
          </w:tcPr>
          <w:p w14:paraId="3AB0A597" w14:textId="77777777" w:rsidR="002C006F" w:rsidRPr="00C31700" w:rsidRDefault="002C006F" w:rsidP="002C006F">
            <w:pPr>
              <w:pStyle w:val="aa"/>
            </w:pPr>
          </w:p>
        </w:tc>
      </w:tr>
      <w:tr w:rsidR="002C006F" w:rsidRPr="00C31700" w14:paraId="6A4A0878" w14:textId="77777777" w:rsidTr="00E27A2D">
        <w:trPr>
          <w:jc w:val="center"/>
        </w:trPr>
        <w:tc>
          <w:tcPr>
            <w:tcW w:w="3043" w:type="dxa"/>
            <w:vAlign w:val="center"/>
          </w:tcPr>
          <w:p w14:paraId="55A09236" w14:textId="77777777" w:rsidR="002C006F" w:rsidRPr="00AB1C6F" w:rsidRDefault="002C006F" w:rsidP="002C006F">
            <w:pPr>
              <w:pStyle w:val="aa"/>
              <w:jc w:val="left"/>
            </w:pPr>
            <w:r>
              <w:t>01.50-фл.Подт. Капитан-механик</w:t>
            </w:r>
          </w:p>
        </w:tc>
        <w:tc>
          <w:tcPr>
            <w:tcW w:w="3676" w:type="dxa"/>
            <w:vAlign w:val="center"/>
          </w:tcPr>
          <w:p w14:paraId="0C16183B" w14:textId="77777777" w:rsidR="002C006F" w:rsidRDefault="002C006F" w:rsidP="002C006F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46AC5784" w14:textId="77777777" w:rsidR="002C006F" w:rsidRDefault="002C006F" w:rsidP="002C006F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5CA632C0" w14:textId="1F98BD45" w:rsidR="002C006F" w:rsidRPr="00C31700" w:rsidRDefault="002C006F" w:rsidP="002C006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6EF5DABF" w14:textId="41A1BCC2" w:rsidR="002C006F" w:rsidRPr="00C31700" w:rsidRDefault="002C006F" w:rsidP="002C006F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68D5B9E9" w14:textId="74D33D42" w:rsidR="002C006F" w:rsidRPr="00C31700" w:rsidRDefault="002C006F" w:rsidP="002C006F">
            <w:pPr>
              <w:pStyle w:val="aa"/>
            </w:pPr>
            <w:r>
              <w:t>выполняется</w:t>
            </w:r>
          </w:p>
        </w:tc>
      </w:tr>
      <w:tr w:rsidR="002C006F" w:rsidRPr="00C31700" w14:paraId="243E0133" w14:textId="77777777" w:rsidTr="00E27A2D">
        <w:trPr>
          <w:jc w:val="center"/>
        </w:trPr>
        <w:tc>
          <w:tcPr>
            <w:tcW w:w="3043" w:type="dxa"/>
            <w:vAlign w:val="center"/>
          </w:tcPr>
          <w:p w14:paraId="3533C1DB" w14:textId="77777777" w:rsidR="002C006F" w:rsidRPr="00AB1C6F" w:rsidRDefault="002C006F" w:rsidP="002C006F">
            <w:pPr>
              <w:pStyle w:val="aa"/>
              <w:jc w:val="left"/>
            </w:pPr>
            <w:r>
              <w:t>02.50-фл.Подт. Старший помощник капитана – первый помощник механика</w:t>
            </w:r>
          </w:p>
        </w:tc>
        <w:tc>
          <w:tcPr>
            <w:tcW w:w="3676" w:type="dxa"/>
            <w:vAlign w:val="center"/>
          </w:tcPr>
          <w:p w14:paraId="1DA0B55E" w14:textId="77777777" w:rsidR="002C006F" w:rsidRDefault="002C006F" w:rsidP="002C006F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395AA393" w14:textId="77777777" w:rsidR="002C006F" w:rsidRDefault="002C006F" w:rsidP="002C006F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654222BB" w14:textId="66E2048F" w:rsidR="002C006F" w:rsidRPr="00C31700" w:rsidRDefault="002C006F" w:rsidP="002C006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353B4217" w14:textId="07D5DE42" w:rsidR="002C006F" w:rsidRPr="00C31700" w:rsidRDefault="002C006F" w:rsidP="002C006F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3D63443F" w14:textId="32BC4A91" w:rsidR="002C006F" w:rsidRPr="00C31700" w:rsidRDefault="002C006F" w:rsidP="002C006F">
            <w:pPr>
              <w:pStyle w:val="aa"/>
            </w:pPr>
            <w:r>
              <w:t>выполняется</w:t>
            </w:r>
          </w:p>
        </w:tc>
      </w:tr>
      <w:tr w:rsidR="002C006F" w:rsidRPr="00C31700" w14:paraId="5934C224" w14:textId="77777777" w:rsidTr="00E27A2D">
        <w:trPr>
          <w:jc w:val="center"/>
        </w:trPr>
        <w:tc>
          <w:tcPr>
            <w:tcW w:w="3043" w:type="dxa"/>
            <w:vAlign w:val="center"/>
          </w:tcPr>
          <w:p w14:paraId="79C0D2F9" w14:textId="77777777" w:rsidR="002C006F" w:rsidRPr="00AB1C6F" w:rsidRDefault="002C006F" w:rsidP="002C006F">
            <w:pPr>
              <w:pStyle w:val="aa"/>
              <w:jc w:val="left"/>
            </w:pPr>
            <w:r>
              <w:t>03.50-фл.Подт. Сменный капитан - сменный механик</w:t>
            </w:r>
          </w:p>
        </w:tc>
        <w:tc>
          <w:tcPr>
            <w:tcW w:w="3676" w:type="dxa"/>
            <w:vAlign w:val="center"/>
          </w:tcPr>
          <w:p w14:paraId="756A854D" w14:textId="77777777" w:rsidR="002C006F" w:rsidRDefault="002C006F" w:rsidP="002C006F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1288DC14" w14:textId="77777777" w:rsidR="002C006F" w:rsidRDefault="002C006F" w:rsidP="002C006F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276F9D8B" w14:textId="7C85662D" w:rsidR="002C006F" w:rsidRPr="00C31700" w:rsidRDefault="002C006F" w:rsidP="002C006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7FFBB2C3" w14:textId="24ADD3D2" w:rsidR="002C006F" w:rsidRPr="00C31700" w:rsidRDefault="002C006F" w:rsidP="002C006F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7605D7CD" w14:textId="3BA3E25A" w:rsidR="002C006F" w:rsidRPr="00C31700" w:rsidRDefault="002C006F" w:rsidP="002C006F">
            <w:pPr>
              <w:pStyle w:val="aa"/>
            </w:pPr>
            <w:r>
              <w:t>выполняется</w:t>
            </w:r>
          </w:p>
        </w:tc>
      </w:tr>
      <w:tr w:rsidR="002C006F" w:rsidRPr="00C31700" w14:paraId="62D89DBE" w14:textId="77777777" w:rsidTr="00E27A2D">
        <w:trPr>
          <w:jc w:val="center"/>
        </w:trPr>
        <w:tc>
          <w:tcPr>
            <w:tcW w:w="3043" w:type="dxa"/>
            <w:vAlign w:val="center"/>
          </w:tcPr>
          <w:p w14:paraId="5808C3DB" w14:textId="77777777" w:rsidR="002C006F" w:rsidRPr="00AB1C6F" w:rsidRDefault="002C006F" w:rsidP="002C006F">
            <w:pPr>
              <w:pStyle w:val="aa"/>
              <w:jc w:val="left"/>
            </w:pPr>
            <w:r>
              <w:t>04.50-фл.Подт. Второй помощник капитана - второй помощник механика</w:t>
            </w:r>
          </w:p>
        </w:tc>
        <w:tc>
          <w:tcPr>
            <w:tcW w:w="3676" w:type="dxa"/>
            <w:vAlign w:val="center"/>
          </w:tcPr>
          <w:p w14:paraId="634E8E29" w14:textId="77777777" w:rsidR="002C006F" w:rsidRDefault="002C006F" w:rsidP="002C006F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57B0A06C" w14:textId="77777777" w:rsidR="002C006F" w:rsidRDefault="002C006F" w:rsidP="002C006F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2E072DCC" w14:textId="192F5FFA" w:rsidR="002C006F" w:rsidRPr="00C31700" w:rsidRDefault="002C006F" w:rsidP="002C006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6474A76D" w14:textId="4981C606" w:rsidR="002C006F" w:rsidRPr="00C31700" w:rsidRDefault="002C006F" w:rsidP="002C006F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6A47E2E7" w14:textId="1296A39B" w:rsidR="002C006F" w:rsidRPr="00C31700" w:rsidRDefault="002C006F" w:rsidP="002C006F">
            <w:pPr>
              <w:pStyle w:val="aa"/>
            </w:pPr>
            <w:r>
              <w:t>выполняется</w:t>
            </w:r>
          </w:p>
        </w:tc>
      </w:tr>
      <w:tr w:rsidR="002C006F" w:rsidRPr="00C31700" w14:paraId="277B1418" w14:textId="77777777" w:rsidTr="00E27A2D">
        <w:trPr>
          <w:jc w:val="center"/>
        </w:trPr>
        <w:tc>
          <w:tcPr>
            <w:tcW w:w="3043" w:type="dxa"/>
            <w:vAlign w:val="center"/>
          </w:tcPr>
          <w:p w14:paraId="2B287C75" w14:textId="77777777" w:rsidR="002C006F" w:rsidRPr="00AB1C6F" w:rsidRDefault="002C006F" w:rsidP="002C006F">
            <w:pPr>
              <w:pStyle w:val="aa"/>
              <w:jc w:val="left"/>
            </w:pPr>
            <w:r>
              <w:t>05.50-фл.Подт. Моторист-рулевой</w:t>
            </w:r>
          </w:p>
        </w:tc>
        <w:tc>
          <w:tcPr>
            <w:tcW w:w="3676" w:type="dxa"/>
            <w:vAlign w:val="center"/>
          </w:tcPr>
          <w:p w14:paraId="4B3B66B3" w14:textId="77777777" w:rsidR="002C006F" w:rsidRDefault="002C006F" w:rsidP="002C006F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40DFC4D5" w14:textId="77777777" w:rsidR="002C006F" w:rsidRDefault="002C006F" w:rsidP="002C006F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638EF71E" w14:textId="380F3977" w:rsidR="002C006F" w:rsidRPr="00C31700" w:rsidRDefault="002C006F" w:rsidP="002C006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7EAB2EA2" w14:textId="3B1C6100" w:rsidR="002C006F" w:rsidRPr="00C31700" w:rsidRDefault="002C006F" w:rsidP="002C006F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0828FCE8" w14:textId="4AC1FD83" w:rsidR="002C006F" w:rsidRPr="00C31700" w:rsidRDefault="002C006F" w:rsidP="002C006F">
            <w:pPr>
              <w:pStyle w:val="aa"/>
            </w:pPr>
            <w:r>
              <w:t>выполняется</w:t>
            </w:r>
          </w:p>
        </w:tc>
      </w:tr>
      <w:tr w:rsidR="004509D0" w:rsidRPr="00C31700" w14:paraId="6B899B8E" w14:textId="77777777" w:rsidTr="00E27A2D">
        <w:trPr>
          <w:jc w:val="center"/>
        </w:trPr>
        <w:tc>
          <w:tcPr>
            <w:tcW w:w="3043" w:type="dxa"/>
            <w:vAlign w:val="center"/>
          </w:tcPr>
          <w:p w14:paraId="37BE9EF5" w14:textId="77777777" w:rsidR="004509D0" w:rsidRPr="00AB1C6F" w:rsidRDefault="004509D0" w:rsidP="004509D0">
            <w:pPr>
              <w:pStyle w:val="aa"/>
              <w:jc w:val="left"/>
            </w:pPr>
            <w:r>
              <w:t>06.50-фл.Подт. Повар</w:t>
            </w:r>
          </w:p>
        </w:tc>
        <w:tc>
          <w:tcPr>
            <w:tcW w:w="3676" w:type="dxa"/>
            <w:vAlign w:val="center"/>
          </w:tcPr>
          <w:p w14:paraId="26E4E65C" w14:textId="4C97D955" w:rsidR="004509D0" w:rsidRDefault="004509D0" w:rsidP="004509D0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29" w:type="dxa"/>
            <w:vAlign w:val="center"/>
          </w:tcPr>
          <w:p w14:paraId="36662A98" w14:textId="77777777" w:rsidR="004509D0" w:rsidRDefault="004509D0" w:rsidP="004509D0">
            <w:pPr>
              <w:pStyle w:val="aa"/>
            </w:pPr>
            <w:r>
              <w:t xml:space="preserve">Снижение утомления и восстановление работоспособности </w:t>
            </w:r>
          </w:p>
        </w:tc>
        <w:tc>
          <w:tcPr>
            <w:tcW w:w="2404" w:type="dxa"/>
            <w:vAlign w:val="center"/>
          </w:tcPr>
          <w:p w14:paraId="087CD487" w14:textId="19CDABAF" w:rsidR="004509D0" w:rsidRPr="00C31700" w:rsidRDefault="004509D0" w:rsidP="004509D0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37F1E136" w14:textId="02402202" w:rsidR="004509D0" w:rsidRPr="00C31700" w:rsidRDefault="004509D0" w:rsidP="004509D0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5559A7DD" w14:textId="71655A80" w:rsidR="004509D0" w:rsidRPr="00C31700" w:rsidRDefault="004509D0" w:rsidP="004509D0">
            <w:pPr>
              <w:pStyle w:val="aa"/>
            </w:pPr>
            <w:r>
              <w:t>выполняется</w:t>
            </w:r>
          </w:p>
        </w:tc>
      </w:tr>
      <w:tr w:rsidR="004509D0" w:rsidRPr="00C31700" w14:paraId="00C878C8" w14:textId="77777777" w:rsidTr="00E27A2D">
        <w:trPr>
          <w:jc w:val="center"/>
        </w:trPr>
        <w:tc>
          <w:tcPr>
            <w:tcW w:w="3043" w:type="dxa"/>
            <w:vAlign w:val="center"/>
          </w:tcPr>
          <w:p w14:paraId="1921815D" w14:textId="77777777" w:rsidR="004509D0" w:rsidRPr="00AB1C6F" w:rsidRDefault="004509D0" w:rsidP="004509D0">
            <w:pPr>
              <w:pStyle w:val="aa"/>
              <w:rPr>
                <w:i/>
              </w:rPr>
            </w:pPr>
            <w:r>
              <w:rPr>
                <w:i/>
              </w:rPr>
              <w:t>т/х «Михаил Мунин» (52), пр. Н-3290 (буксир-толкач)</w:t>
            </w:r>
          </w:p>
        </w:tc>
        <w:tc>
          <w:tcPr>
            <w:tcW w:w="3676" w:type="dxa"/>
            <w:vAlign w:val="center"/>
          </w:tcPr>
          <w:p w14:paraId="356C7A1E" w14:textId="77777777" w:rsidR="004509D0" w:rsidRDefault="004509D0" w:rsidP="004509D0">
            <w:pPr>
              <w:pStyle w:val="aa"/>
            </w:pPr>
          </w:p>
        </w:tc>
        <w:tc>
          <w:tcPr>
            <w:tcW w:w="2829" w:type="dxa"/>
            <w:vAlign w:val="center"/>
          </w:tcPr>
          <w:p w14:paraId="1D95A69E" w14:textId="77777777" w:rsidR="004509D0" w:rsidRDefault="004509D0" w:rsidP="004509D0">
            <w:pPr>
              <w:pStyle w:val="aa"/>
            </w:pPr>
          </w:p>
        </w:tc>
        <w:tc>
          <w:tcPr>
            <w:tcW w:w="2404" w:type="dxa"/>
            <w:vAlign w:val="center"/>
          </w:tcPr>
          <w:p w14:paraId="1125CD73" w14:textId="77777777" w:rsidR="004509D0" w:rsidRPr="00C31700" w:rsidRDefault="004509D0" w:rsidP="004509D0">
            <w:pPr>
              <w:pStyle w:val="aa"/>
            </w:pPr>
          </w:p>
        </w:tc>
        <w:tc>
          <w:tcPr>
            <w:tcW w:w="2264" w:type="dxa"/>
            <w:vAlign w:val="center"/>
          </w:tcPr>
          <w:p w14:paraId="72476447" w14:textId="77777777" w:rsidR="004509D0" w:rsidRPr="00C31700" w:rsidRDefault="004509D0" w:rsidP="004509D0">
            <w:pPr>
              <w:pStyle w:val="aa"/>
            </w:pPr>
          </w:p>
        </w:tc>
        <w:tc>
          <w:tcPr>
            <w:tcW w:w="1347" w:type="dxa"/>
            <w:vAlign w:val="center"/>
          </w:tcPr>
          <w:p w14:paraId="37DEFE24" w14:textId="77777777" w:rsidR="004509D0" w:rsidRPr="00C31700" w:rsidRDefault="004509D0" w:rsidP="004509D0">
            <w:pPr>
              <w:pStyle w:val="aa"/>
            </w:pPr>
          </w:p>
        </w:tc>
      </w:tr>
      <w:tr w:rsidR="004509D0" w:rsidRPr="00C31700" w14:paraId="0D59E147" w14:textId="77777777" w:rsidTr="00E27A2D">
        <w:trPr>
          <w:jc w:val="center"/>
        </w:trPr>
        <w:tc>
          <w:tcPr>
            <w:tcW w:w="3043" w:type="dxa"/>
            <w:vAlign w:val="center"/>
          </w:tcPr>
          <w:p w14:paraId="25CE51FF" w14:textId="77777777" w:rsidR="004509D0" w:rsidRPr="00AB1C6F" w:rsidRDefault="004509D0" w:rsidP="004509D0">
            <w:pPr>
              <w:pStyle w:val="aa"/>
              <w:jc w:val="left"/>
            </w:pPr>
            <w:r>
              <w:t>13.52-фл.Подт. Сменный капитан - сменный механик</w:t>
            </w:r>
          </w:p>
        </w:tc>
        <w:tc>
          <w:tcPr>
            <w:tcW w:w="3676" w:type="dxa"/>
            <w:vAlign w:val="center"/>
          </w:tcPr>
          <w:p w14:paraId="772C6619" w14:textId="77777777" w:rsidR="004509D0" w:rsidRDefault="004509D0" w:rsidP="004509D0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7D55B6D7" w14:textId="77777777" w:rsidR="004509D0" w:rsidRDefault="004509D0" w:rsidP="004509D0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5C5451F6" w14:textId="63E3EE3E" w:rsidR="004509D0" w:rsidRPr="00C31700" w:rsidRDefault="004509D0" w:rsidP="004509D0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29D92DF3" w14:textId="3A37A1DB" w:rsidR="004509D0" w:rsidRPr="00C31700" w:rsidRDefault="004509D0" w:rsidP="004509D0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0BC4861E" w14:textId="03492687" w:rsidR="004509D0" w:rsidRPr="00C31700" w:rsidRDefault="004509D0" w:rsidP="004509D0">
            <w:pPr>
              <w:pStyle w:val="aa"/>
            </w:pPr>
            <w:r>
              <w:t>выполняется</w:t>
            </w:r>
          </w:p>
        </w:tc>
      </w:tr>
      <w:tr w:rsidR="004509D0" w:rsidRPr="00C31700" w14:paraId="4349505C" w14:textId="77777777" w:rsidTr="00E27A2D">
        <w:trPr>
          <w:jc w:val="center"/>
        </w:trPr>
        <w:tc>
          <w:tcPr>
            <w:tcW w:w="3043" w:type="dxa"/>
            <w:vAlign w:val="center"/>
          </w:tcPr>
          <w:p w14:paraId="4C2412FF" w14:textId="77777777" w:rsidR="004509D0" w:rsidRPr="00AB1C6F" w:rsidRDefault="004509D0" w:rsidP="004509D0">
            <w:pPr>
              <w:pStyle w:val="aa"/>
              <w:rPr>
                <w:i/>
              </w:rPr>
            </w:pPr>
            <w:r>
              <w:rPr>
                <w:i/>
              </w:rPr>
              <w:t>т/х "РТ-701" (59), пр.1741 (буксир-толкач)</w:t>
            </w:r>
          </w:p>
        </w:tc>
        <w:tc>
          <w:tcPr>
            <w:tcW w:w="3676" w:type="dxa"/>
            <w:vAlign w:val="center"/>
          </w:tcPr>
          <w:p w14:paraId="1EF98EF0" w14:textId="77777777" w:rsidR="004509D0" w:rsidRDefault="004509D0" w:rsidP="004509D0">
            <w:pPr>
              <w:pStyle w:val="aa"/>
            </w:pPr>
          </w:p>
        </w:tc>
        <w:tc>
          <w:tcPr>
            <w:tcW w:w="2829" w:type="dxa"/>
            <w:vAlign w:val="center"/>
          </w:tcPr>
          <w:p w14:paraId="66ED5FE8" w14:textId="77777777" w:rsidR="004509D0" w:rsidRDefault="004509D0" w:rsidP="004509D0">
            <w:pPr>
              <w:pStyle w:val="aa"/>
            </w:pPr>
          </w:p>
        </w:tc>
        <w:tc>
          <w:tcPr>
            <w:tcW w:w="2404" w:type="dxa"/>
            <w:vAlign w:val="center"/>
          </w:tcPr>
          <w:p w14:paraId="3B853580" w14:textId="77777777" w:rsidR="004509D0" w:rsidRPr="00C31700" w:rsidRDefault="004509D0" w:rsidP="004509D0">
            <w:pPr>
              <w:pStyle w:val="aa"/>
            </w:pPr>
          </w:p>
        </w:tc>
        <w:tc>
          <w:tcPr>
            <w:tcW w:w="2264" w:type="dxa"/>
            <w:vAlign w:val="center"/>
          </w:tcPr>
          <w:p w14:paraId="006250C3" w14:textId="77777777" w:rsidR="004509D0" w:rsidRPr="00C31700" w:rsidRDefault="004509D0" w:rsidP="004509D0">
            <w:pPr>
              <w:pStyle w:val="aa"/>
            </w:pPr>
          </w:p>
        </w:tc>
        <w:tc>
          <w:tcPr>
            <w:tcW w:w="1347" w:type="dxa"/>
            <w:vAlign w:val="center"/>
          </w:tcPr>
          <w:p w14:paraId="56C0F379" w14:textId="77777777" w:rsidR="004509D0" w:rsidRPr="00C31700" w:rsidRDefault="004509D0" w:rsidP="004509D0">
            <w:pPr>
              <w:pStyle w:val="aa"/>
            </w:pPr>
          </w:p>
        </w:tc>
      </w:tr>
      <w:tr w:rsidR="004509D0" w:rsidRPr="00C31700" w14:paraId="7B76AB9D" w14:textId="77777777" w:rsidTr="00E27A2D">
        <w:trPr>
          <w:jc w:val="center"/>
        </w:trPr>
        <w:tc>
          <w:tcPr>
            <w:tcW w:w="3043" w:type="dxa"/>
            <w:vAlign w:val="center"/>
          </w:tcPr>
          <w:p w14:paraId="6E9CB4C2" w14:textId="77777777" w:rsidR="004509D0" w:rsidRPr="00AB1C6F" w:rsidRDefault="004509D0" w:rsidP="004509D0">
            <w:pPr>
              <w:pStyle w:val="aa"/>
              <w:jc w:val="left"/>
            </w:pPr>
            <w:r>
              <w:t>09.59-фл.Подт. Второй помощник электромеханика</w:t>
            </w:r>
          </w:p>
        </w:tc>
        <w:tc>
          <w:tcPr>
            <w:tcW w:w="3676" w:type="dxa"/>
            <w:vAlign w:val="center"/>
          </w:tcPr>
          <w:p w14:paraId="0CCF606E" w14:textId="77777777" w:rsidR="004509D0" w:rsidRDefault="004509D0" w:rsidP="004509D0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0AB30972" w14:textId="77777777" w:rsidR="004509D0" w:rsidRDefault="004509D0" w:rsidP="004509D0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117E17B5" w14:textId="69C080FE" w:rsidR="004509D0" w:rsidRPr="00C31700" w:rsidRDefault="004509D0" w:rsidP="004509D0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2D60448F" w14:textId="192188FC" w:rsidR="004509D0" w:rsidRPr="00C31700" w:rsidRDefault="004509D0" w:rsidP="004509D0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6132F891" w14:textId="3690F6ED" w:rsidR="004509D0" w:rsidRPr="00C31700" w:rsidRDefault="004509D0" w:rsidP="004509D0">
            <w:pPr>
              <w:pStyle w:val="aa"/>
            </w:pPr>
            <w:r>
              <w:t>выполняется</w:t>
            </w:r>
          </w:p>
        </w:tc>
      </w:tr>
      <w:tr w:rsidR="004509D0" w:rsidRPr="00C31700" w14:paraId="4A6D5746" w14:textId="77777777" w:rsidTr="00E27A2D">
        <w:trPr>
          <w:jc w:val="center"/>
        </w:trPr>
        <w:tc>
          <w:tcPr>
            <w:tcW w:w="3043" w:type="dxa"/>
            <w:vAlign w:val="center"/>
          </w:tcPr>
          <w:p w14:paraId="12A2972E" w14:textId="77777777" w:rsidR="004509D0" w:rsidRPr="00AB1C6F" w:rsidRDefault="004509D0" w:rsidP="004509D0">
            <w:pPr>
              <w:pStyle w:val="aa"/>
              <w:rPr>
                <w:i/>
              </w:rPr>
            </w:pPr>
            <w:r>
              <w:rPr>
                <w:i/>
              </w:rPr>
              <w:t>т/х «Федор Наянов» (71), пр.576 (сухогрузный)</w:t>
            </w:r>
          </w:p>
        </w:tc>
        <w:tc>
          <w:tcPr>
            <w:tcW w:w="3676" w:type="dxa"/>
            <w:vAlign w:val="center"/>
          </w:tcPr>
          <w:p w14:paraId="028E7DFB" w14:textId="77777777" w:rsidR="004509D0" w:rsidRDefault="004509D0" w:rsidP="004509D0">
            <w:pPr>
              <w:pStyle w:val="aa"/>
            </w:pPr>
          </w:p>
        </w:tc>
        <w:tc>
          <w:tcPr>
            <w:tcW w:w="2829" w:type="dxa"/>
            <w:vAlign w:val="center"/>
          </w:tcPr>
          <w:p w14:paraId="2F83B77D" w14:textId="77777777" w:rsidR="004509D0" w:rsidRDefault="004509D0" w:rsidP="004509D0">
            <w:pPr>
              <w:pStyle w:val="aa"/>
            </w:pPr>
          </w:p>
        </w:tc>
        <w:tc>
          <w:tcPr>
            <w:tcW w:w="2404" w:type="dxa"/>
            <w:vAlign w:val="center"/>
          </w:tcPr>
          <w:p w14:paraId="6B22FDD1" w14:textId="77777777" w:rsidR="004509D0" w:rsidRPr="00C31700" w:rsidRDefault="004509D0" w:rsidP="004509D0">
            <w:pPr>
              <w:pStyle w:val="aa"/>
            </w:pPr>
          </w:p>
        </w:tc>
        <w:tc>
          <w:tcPr>
            <w:tcW w:w="2264" w:type="dxa"/>
            <w:vAlign w:val="center"/>
          </w:tcPr>
          <w:p w14:paraId="38702FBD" w14:textId="77777777" w:rsidR="004509D0" w:rsidRPr="00C31700" w:rsidRDefault="004509D0" w:rsidP="004509D0">
            <w:pPr>
              <w:pStyle w:val="aa"/>
            </w:pPr>
          </w:p>
        </w:tc>
        <w:tc>
          <w:tcPr>
            <w:tcW w:w="1347" w:type="dxa"/>
            <w:vAlign w:val="center"/>
          </w:tcPr>
          <w:p w14:paraId="42E44665" w14:textId="77777777" w:rsidR="004509D0" w:rsidRPr="00C31700" w:rsidRDefault="004509D0" w:rsidP="004509D0">
            <w:pPr>
              <w:pStyle w:val="aa"/>
            </w:pPr>
          </w:p>
        </w:tc>
      </w:tr>
      <w:tr w:rsidR="004509D0" w:rsidRPr="00C31700" w14:paraId="6D599986" w14:textId="77777777" w:rsidTr="00E27A2D">
        <w:trPr>
          <w:jc w:val="center"/>
        </w:trPr>
        <w:tc>
          <w:tcPr>
            <w:tcW w:w="3043" w:type="dxa"/>
            <w:vAlign w:val="center"/>
          </w:tcPr>
          <w:p w14:paraId="5FB9F650" w14:textId="77777777" w:rsidR="004509D0" w:rsidRPr="00AB1C6F" w:rsidRDefault="004509D0" w:rsidP="004509D0">
            <w:pPr>
              <w:pStyle w:val="aa"/>
              <w:jc w:val="left"/>
            </w:pPr>
            <w:r>
              <w:t>02.71-фл.Подт. Механик - сменный капитан</w:t>
            </w:r>
          </w:p>
        </w:tc>
        <w:tc>
          <w:tcPr>
            <w:tcW w:w="3676" w:type="dxa"/>
            <w:vAlign w:val="center"/>
          </w:tcPr>
          <w:p w14:paraId="7C2B4BC0" w14:textId="77777777" w:rsidR="004509D0" w:rsidRDefault="004509D0" w:rsidP="004509D0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24060C26" w14:textId="77777777" w:rsidR="004509D0" w:rsidRDefault="004509D0" w:rsidP="004509D0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170CC9FA" w14:textId="6F8856D9" w:rsidR="004509D0" w:rsidRPr="00C31700" w:rsidRDefault="004509D0" w:rsidP="004509D0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60AD29D3" w14:textId="5C78C834" w:rsidR="004509D0" w:rsidRPr="00C31700" w:rsidRDefault="004509D0" w:rsidP="004509D0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6E2A71B8" w14:textId="20A55905" w:rsidR="004509D0" w:rsidRPr="00C31700" w:rsidRDefault="004509D0" w:rsidP="004509D0">
            <w:pPr>
              <w:pStyle w:val="aa"/>
            </w:pPr>
            <w:r>
              <w:t>выполняется</w:t>
            </w:r>
          </w:p>
        </w:tc>
      </w:tr>
      <w:tr w:rsidR="004509D0" w:rsidRPr="00C31700" w14:paraId="32C080FD" w14:textId="77777777" w:rsidTr="00E27A2D">
        <w:trPr>
          <w:jc w:val="center"/>
        </w:trPr>
        <w:tc>
          <w:tcPr>
            <w:tcW w:w="3043" w:type="dxa"/>
            <w:vAlign w:val="center"/>
          </w:tcPr>
          <w:p w14:paraId="2163A949" w14:textId="77777777" w:rsidR="004509D0" w:rsidRPr="00AB1C6F" w:rsidRDefault="004509D0" w:rsidP="004509D0">
            <w:pPr>
              <w:pStyle w:val="aa"/>
              <w:jc w:val="left"/>
            </w:pPr>
            <w:r>
              <w:lastRenderedPageBreak/>
              <w:t>16.71-фл.Подт. Второй помощник электромеханика</w:t>
            </w:r>
          </w:p>
        </w:tc>
        <w:tc>
          <w:tcPr>
            <w:tcW w:w="3676" w:type="dxa"/>
            <w:vAlign w:val="center"/>
          </w:tcPr>
          <w:p w14:paraId="076215E3" w14:textId="77777777" w:rsidR="004509D0" w:rsidRDefault="004509D0" w:rsidP="004509D0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58EE5A10" w14:textId="77777777" w:rsidR="004509D0" w:rsidRDefault="004509D0" w:rsidP="004509D0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4B020548" w14:textId="64FE1D06" w:rsidR="004509D0" w:rsidRPr="00C31700" w:rsidRDefault="004509D0" w:rsidP="004509D0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27918375" w14:textId="03AC6ABE" w:rsidR="004509D0" w:rsidRPr="00C31700" w:rsidRDefault="004509D0" w:rsidP="004509D0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146CF35A" w14:textId="08879C4C" w:rsidR="004509D0" w:rsidRPr="00C31700" w:rsidRDefault="004509D0" w:rsidP="004509D0">
            <w:pPr>
              <w:pStyle w:val="aa"/>
            </w:pPr>
            <w:r>
              <w:t>выполняется</w:t>
            </w:r>
          </w:p>
        </w:tc>
      </w:tr>
      <w:tr w:rsidR="004509D0" w:rsidRPr="00C31700" w14:paraId="76D814E2" w14:textId="77777777" w:rsidTr="00E27A2D">
        <w:trPr>
          <w:jc w:val="center"/>
        </w:trPr>
        <w:tc>
          <w:tcPr>
            <w:tcW w:w="3043" w:type="dxa"/>
            <w:vAlign w:val="center"/>
          </w:tcPr>
          <w:p w14:paraId="1E2133B8" w14:textId="77777777" w:rsidR="004509D0" w:rsidRPr="00AB1C6F" w:rsidRDefault="004509D0" w:rsidP="004509D0">
            <w:pPr>
              <w:pStyle w:val="aa"/>
              <w:rPr>
                <w:i/>
              </w:rPr>
            </w:pPr>
            <w:r>
              <w:rPr>
                <w:i/>
              </w:rPr>
              <w:t>т/х «Весьегонск» (72), пр.21-88 (сухогрузный)</w:t>
            </w:r>
          </w:p>
        </w:tc>
        <w:tc>
          <w:tcPr>
            <w:tcW w:w="3676" w:type="dxa"/>
            <w:vAlign w:val="center"/>
          </w:tcPr>
          <w:p w14:paraId="7AC9CA18" w14:textId="77777777" w:rsidR="004509D0" w:rsidRDefault="004509D0" w:rsidP="004509D0">
            <w:pPr>
              <w:pStyle w:val="aa"/>
            </w:pPr>
          </w:p>
        </w:tc>
        <w:tc>
          <w:tcPr>
            <w:tcW w:w="2829" w:type="dxa"/>
            <w:vAlign w:val="center"/>
          </w:tcPr>
          <w:p w14:paraId="2A5AFA06" w14:textId="77777777" w:rsidR="004509D0" w:rsidRDefault="004509D0" w:rsidP="004509D0">
            <w:pPr>
              <w:pStyle w:val="aa"/>
            </w:pPr>
          </w:p>
        </w:tc>
        <w:tc>
          <w:tcPr>
            <w:tcW w:w="2404" w:type="dxa"/>
            <w:vAlign w:val="center"/>
          </w:tcPr>
          <w:p w14:paraId="7F368308" w14:textId="77777777" w:rsidR="004509D0" w:rsidRPr="00C31700" w:rsidRDefault="004509D0" w:rsidP="004509D0">
            <w:pPr>
              <w:pStyle w:val="aa"/>
            </w:pPr>
          </w:p>
        </w:tc>
        <w:tc>
          <w:tcPr>
            <w:tcW w:w="2264" w:type="dxa"/>
            <w:vAlign w:val="center"/>
          </w:tcPr>
          <w:p w14:paraId="694DB55A" w14:textId="77777777" w:rsidR="004509D0" w:rsidRPr="00C31700" w:rsidRDefault="004509D0" w:rsidP="004509D0">
            <w:pPr>
              <w:pStyle w:val="aa"/>
            </w:pPr>
          </w:p>
        </w:tc>
        <w:tc>
          <w:tcPr>
            <w:tcW w:w="1347" w:type="dxa"/>
            <w:vAlign w:val="center"/>
          </w:tcPr>
          <w:p w14:paraId="653329D1" w14:textId="77777777" w:rsidR="004509D0" w:rsidRPr="00C31700" w:rsidRDefault="004509D0" w:rsidP="004509D0">
            <w:pPr>
              <w:pStyle w:val="aa"/>
            </w:pPr>
          </w:p>
        </w:tc>
      </w:tr>
      <w:tr w:rsidR="004509D0" w:rsidRPr="00C31700" w14:paraId="759A7328" w14:textId="77777777" w:rsidTr="00E27A2D">
        <w:trPr>
          <w:jc w:val="center"/>
        </w:trPr>
        <w:tc>
          <w:tcPr>
            <w:tcW w:w="3043" w:type="dxa"/>
            <w:vAlign w:val="center"/>
          </w:tcPr>
          <w:p w14:paraId="5AA619C3" w14:textId="77777777" w:rsidR="004509D0" w:rsidRPr="00AB1C6F" w:rsidRDefault="004509D0" w:rsidP="004509D0">
            <w:pPr>
              <w:pStyle w:val="aa"/>
              <w:jc w:val="left"/>
            </w:pPr>
            <w:r>
              <w:t>19.72-фл.Подт. Старший помощник капитана – второй помощник механика</w:t>
            </w:r>
          </w:p>
        </w:tc>
        <w:tc>
          <w:tcPr>
            <w:tcW w:w="3676" w:type="dxa"/>
            <w:vAlign w:val="center"/>
          </w:tcPr>
          <w:p w14:paraId="31372AD4" w14:textId="77777777" w:rsidR="004509D0" w:rsidRDefault="004509D0" w:rsidP="004509D0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2C72CA74" w14:textId="77777777" w:rsidR="004509D0" w:rsidRDefault="004509D0" w:rsidP="004509D0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4ACD89E6" w14:textId="58B2E4EE" w:rsidR="004509D0" w:rsidRPr="00C31700" w:rsidRDefault="004509D0" w:rsidP="004509D0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4A301A84" w14:textId="620564F6" w:rsidR="004509D0" w:rsidRPr="00C31700" w:rsidRDefault="004509D0" w:rsidP="004509D0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32760B40" w14:textId="03FF1DCB" w:rsidR="004509D0" w:rsidRPr="00C31700" w:rsidRDefault="004509D0" w:rsidP="004509D0">
            <w:pPr>
              <w:pStyle w:val="aa"/>
            </w:pPr>
            <w:r>
              <w:t>выполняется</w:t>
            </w:r>
          </w:p>
        </w:tc>
      </w:tr>
      <w:tr w:rsidR="004509D0" w:rsidRPr="00C31700" w14:paraId="3739CD32" w14:textId="77777777" w:rsidTr="00E27A2D">
        <w:trPr>
          <w:jc w:val="center"/>
        </w:trPr>
        <w:tc>
          <w:tcPr>
            <w:tcW w:w="3043" w:type="dxa"/>
            <w:vAlign w:val="center"/>
          </w:tcPr>
          <w:p w14:paraId="4140CEBA" w14:textId="77777777" w:rsidR="004509D0" w:rsidRPr="00AB1C6F" w:rsidRDefault="004509D0" w:rsidP="004509D0">
            <w:pPr>
              <w:pStyle w:val="aa"/>
              <w:rPr>
                <w:i/>
              </w:rPr>
            </w:pPr>
            <w:r>
              <w:rPr>
                <w:i/>
              </w:rPr>
              <w:t>ПК-88 (77), пр. Д 9050 (несамоходный плавучий кран)</w:t>
            </w:r>
          </w:p>
        </w:tc>
        <w:tc>
          <w:tcPr>
            <w:tcW w:w="3676" w:type="dxa"/>
            <w:vAlign w:val="center"/>
          </w:tcPr>
          <w:p w14:paraId="6E477F86" w14:textId="77777777" w:rsidR="004509D0" w:rsidRDefault="004509D0" w:rsidP="004509D0">
            <w:pPr>
              <w:pStyle w:val="aa"/>
            </w:pPr>
          </w:p>
        </w:tc>
        <w:tc>
          <w:tcPr>
            <w:tcW w:w="2829" w:type="dxa"/>
            <w:vAlign w:val="center"/>
          </w:tcPr>
          <w:p w14:paraId="47F41C3C" w14:textId="77777777" w:rsidR="004509D0" w:rsidRDefault="004509D0" w:rsidP="004509D0">
            <w:pPr>
              <w:pStyle w:val="aa"/>
            </w:pPr>
          </w:p>
        </w:tc>
        <w:tc>
          <w:tcPr>
            <w:tcW w:w="2404" w:type="dxa"/>
            <w:vAlign w:val="center"/>
          </w:tcPr>
          <w:p w14:paraId="7AEBFAA4" w14:textId="77777777" w:rsidR="004509D0" w:rsidRPr="00C31700" w:rsidRDefault="004509D0" w:rsidP="004509D0">
            <w:pPr>
              <w:pStyle w:val="aa"/>
            </w:pPr>
          </w:p>
        </w:tc>
        <w:tc>
          <w:tcPr>
            <w:tcW w:w="2264" w:type="dxa"/>
            <w:vAlign w:val="center"/>
          </w:tcPr>
          <w:p w14:paraId="49FB6568" w14:textId="77777777" w:rsidR="004509D0" w:rsidRPr="00C31700" w:rsidRDefault="004509D0" w:rsidP="004509D0">
            <w:pPr>
              <w:pStyle w:val="aa"/>
            </w:pPr>
          </w:p>
        </w:tc>
        <w:tc>
          <w:tcPr>
            <w:tcW w:w="1347" w:type="dxa"/>
            <w:vAlign w:val="center"/>
          </w:tcPr>
          <w:p w14:paraId="4C6E1C20" w14:textId="77777777" w:rsidR="004509D0" w:rsidRPr="00C31700" w:rsidRDefault="004509D0" w:rsidP="004509D0">
            <w:pPr>
              <w:pStyle w:val="aa"/>
            </w:pPr>
          </w:p>
        </w:tc>
      </w:tr>
      <w:tr w:rsidR="004509D0" w:rsidRPr="00C31700" w14:paraId="50A0E4D4" w14:textId="77777777" w:rsidTr="00E27A2D">
        <w:trPr>
          <w:jc w:val="center"/>
        </w:trPr>
        <w:tc>
          <w:tcPr>
            <w:tcW w:w="3043" w:type="dxa"/>
            <w:vAlign w:val="center"/>
          </w:tcPr>
          <w:p w14:paraId="3F81BB46" w14:textId="77777777" w:rsidR="004509D0" w:rsidRPr="00AB1C6F" w:rsidRDefault="004509D0" w:rsidP="004509D0">
            <w:pPr>
              <w:pStyle w:val="aa"/>
              <w:jc w:val="left"/>
            </w:pPr>
            <w:r>
              <w:t>10.77-фл.Подт. Старший механик</w:t>
            </w:r>
          </w:p>
        </w:tc>
        <w:tc>
          <w:tcPr>
            <w:tcW w:w="3676" w:type="dxa"/>
            <w:vAlign w:val="center"/>
          </w:tcPr>
          <w:p w14:paraId="6EFA4A89" w14:textId="77777777" w:rsidR="004509D0" w:rsidRDefault="004509D0" w:rsidP="004509D0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130A6F5F" w14:textId="77777777" w:rsidR="004509D0" w:rsidRDefault="004509D0" w:rsidP="004509D0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125F3DE5" w14:textId="5588F71A" w:rsidR="004509D0" w:rsidRPr="00C31700" w:rsidRDefault="004509D0" w:rsidP="004509D0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6AD63E60" w14:textId="027C95A3" w:rsidR="004509D0" w:rsidRPr="00C31700" w:rsidRDefault="004509D0" w:rsidP="004509D0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3823CDF4" w14:textId="008544FE" w:rsidR="004509D0" w:rsidRPr="00C31700" w:rsidRDefault="004509D0" w:rsidP="004509D0">
            <w:pPr>
              <w:pStyle w:val="aa"/>
            </w:pPr>
            <w:r>
              <w:t>выполняется</w:t>
            </w:r>
          </w:p>
        </w:tc>
      </w:tr>
      <w:tr w:rsidR="004509D0" w:rsidRPr="00C31700" w14:paraId="54EFF41C" w14:textId="77777777" w:rsidTr="00E27A2D">
        <w:trPr>
          <w:jc w:val="center"/>
        </w:trPr>
        <w:tc>
          <w:tcPr>
            <w:tcW w:w="3043" w:type="dxa"/>
            <w:vAlign w:val="center"/>
          </w:tcPr>
          <w:p w14:paraId="47777507" w14:textId="77777777" w:rsidR="004509D0" w:rsidRPr="00AB1C6F" w:rsidRDefault="004509D0" w:rsidP="004509D0">
            <w:pPr>
              <w:pStyle w:val="aa"/>
              <w:rPr>
                <w:i/>
              </w:rPr>
            </w:pPr>
            <w:r>
              <w:rPr>
                <w:i/>
              </w:rPr>
              <w:t>т/х «РТ-758» (79), пр. 1741А (буксир-толкач)</w:t>
            </w:r>
          </w:p>
        </w:tc>
        <w:tc>
          <w:tcPr>
            <w:tcW w:w="3676" w:type="dxa"/>
            <w:vAlign w:val="center"/>
          </w:tcPr>
          <w:p w14:paraId="4CD1697B" w14:textId="77777777" w:rsidR="004509D0" w:rsidRDefault="004509D0" w:rsidP="004509D0">
            <w:pPr>
              <w:pStyle w:val="aa"/>
            </w:pPr>
          </w:p>
        </w:tc>
        <w:tc>
          <w:tcPr>
            <w:tcW w:w="2829" w:type="dxa"/>
            <w:vAlign w:val="center"/>
          </w:tcPr>
          <w:p w14:paraId="18C868A8" w14:textId="77777777" w:rsidR="004509D0" w:rsidRDefault="004509D0" w:rsidP="004509D0">
            <w:pPr>
              <w:pStyle w:val="aa"/>
            </w:pPr>
          </w:p>
        </w:tc>
        <w:tc>
          <w:tcPr>
            <w:tcW w:w="2404" w:type="dxa"/>
            <w:vAlign w:val="center"/>
          </w:tcPr>
          <w:p w14:paraId="5B63A7C2" w14:textId="77777777" w:rsidR="004509D0" w:rsidRPr="00C31700" w:rsidRDefault="004509D0" w:rsidP="004509D0">
            <w:pPr>
              <w:pStyle w:val="aa"/>
            </w:pPr>
          </w:p>
        </w:tc>
        <w:tc>
          <w:tcPr>
            <w:tcW w:w="2264" w:type="dxa"/>
            <w:vAlign w:val="center"/>
          </w:tcPr>
          <w:p w14:paraId="19279632" w14:textId="77777777" w:rsidR="004509D0" w:rsidRPr="00C31700" w:rsidRDefault="004509D0" w:rsidP="004509D0">
            <w:pPr>
              <w:pStyle w:val="aa"/>
            </w:pPr>
          </w:p>
        </w:tc>
        <w:tc>
          <w:tcPr>
            <w:tcW w:w="1347" w:type="dxa"/>
            <w:vAlign w:val="center"/>
          </w:tcPr>
          <w:p w14:paraId="1EB9B20A" w14:textId="77777777" w:rsidR="004509D0" w:rsidRPr="00C31700" w:rsidRDefault="004509D0" w:rsidP="004509D0">
            <w:pPr>
              <w:pStyle w:val="aa"/>
            </w:pPr>
          </w:p>
        </w:tc>
      </w:tr>
      <w:tr w:rsidR="004509D0" w:rsidRPr="00C31700" w14:paraId="64A55418" w14:textId="77777777" w:rsidTr="00E27A2D">
        <w:trPr>
          <w:jc w:val="center"/>
        </w:trPr>
        <w:tc>
          <w:tcPr>
            <w:tcW w:w="3043" w:type="dxa"/>
            <w:vAlign w:val="center"/>
          </w:tcPr>
          <w:p w14:paraId="1474C525" w14:textId="77777777" w:rsidR="004509D0" w:rsidRPr="00AB1C6F" w:rsidRDefault="004509D0" w:rsidP="004509D0">
            <w:pPr>
              <w:pStyle w:val="aa"/>
              <w:jc w:val="left"/>
            </w:pPr>
            <w:r>
              <w:t>11.79-фл.Подт. Первый помощник электромеханика</w:t>
            </w:r>
          </w:p>
        </w:tc>
        <w:tc>
          <w:tcPr>
            <w:tcW w:w="3676" w:type="dxa"/>
            <w:vAlign w:val="center"/>
          </w:tcPr>
          <w:p w14:paraId="5EBBD04A" w14:textId="77777777" w:rsidR="004509D0" w:rsidRDefault="004509D0" w:rsidP="004509D0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66329B65" w14:textId="77777777" w:rsidR="004509D0" w:rsidRDefault="004509D0" w:rsidP="004509D0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3E805CD7" w14:textId="68D93BF9" w:rsidR="004509D0" w:rsidRPr="00C31700" w:rsidRDefault="004509D0" w:rsidP="004509D0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5D767434" w14:textId="70DEB46B" w:rsidR="004509D0" w:rsidRPr="00C31700" w:rsidRDefault="004509D0" w:rsidP="004509D0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2454CF66" w14:textId="2ABC5B78" w:rsidR="004509D0" w:rsidRPr="00C31700" w:rsidRDefault="004509D0" w:rsidP="004509D0">
            <w:pPr>
              <w:pStyle w:val="aa"/>
            </w:pPr>
            <w:r>
              <w:t>выполняется</w:t>
            </w:r>
          </w:p>
        </w:tc>
      </w:tr>
      <w:tr w:rsidR="004509D0" w:rsidRPr="00C31700" w14:paraId="3709AE0A" w14:textId="77777777" w:rsidTr="00E27A2D">
        <w:trPr>
          <w:jc w:val="center"/>
        </w:trPr>
        <w:tc>
          <w:tcPr>
            <w:tcW w:w="3043" w:type="dxa"/>
            <w:vAlign w:val="center"/>
          </w:tcPr>
          <w:p w14:paraId="359806F8" w14:textId="77777777" w:rsidR="004509D0" w:rsidRPr="00AB1C6F" w:rsidRDefault="004509D0" w:rsidP="004509D0">
            <w:pPr>
              <w:pStyle w:val="aa"/>
              <w:rPr>
                <w:i/>
              </w:rPr>
            </w:pPr>
            <w:r>
              <w:rPr>
                <w:i/>
              </w:rPr>
              <w:t>т/х «РТ-759» (80), пр.1741 (буксир-толкач)</w:t>
            </w:r>
          </w:p>
        </w:tc>
        <w:tc>
          <w:tcPr>
            <w:tcW w:w="3676" w:type="dxa"/>
            <w:vAlign w:val="center"/>
          </w:tcPr>
          <w:p w14:paraId="2450214D" w14:textId="77777777" w:rsidR="004509D0" w:rsidRDefault="004509D0" w:rsidP="004509D0">
            <w:pPr>
              <w:pStyle w:val="aa"/>
            </w:pPr>
          </w:p>
        </w:tc>
        <w:tc>
          <w:tcPr>
            <w:tcW w:w="2829" w:type="dxa"/>
            <w:vAlign w:val="center"/>
          </w:tcPr>
          <w:p w14:paraId="311A4C35" w14:textId="77777777" w:rsidR="004509D0" w:rsidRDefault="004509D0" w:rsidP="004509D0">
            <w:pPr>
              <w:pStyle w:val="aa"/>
            </w:pPr>
          </w:p>
        </w:tc>
        <w:tc>
          <w:tcPr>
            <w:tcW w:w="2404" w:type="dxa"/>
            <w:vAlign w:val="center"/>
          </w:tcPr>
          <w:p w14:paraId="58EA60CC" w14:textId="77777777" w:rsidR="004509D0" w:rsidRPr="00C31700" w:rsidRDefault="004509D0" w:rsidP="004509D0">
            <w:pPr>
              <w:pStyle w:val="aa"/>
            </w:pPr>
          </w:p>
        </w:tc>
        <w:tc>
          <w:tcPr>
            <w:tcW w:w="2264" w:type="dxa"/>
            <w:vAlign w:val="center"/>
          </w:tcPr>
          <w:p w14:paraId="32906041" w14:textId="77777777" w:rsidR="004509D0" w:rsidRPr="00C31700" w:rsidRDefault="004509D0" w:rsidP="004509D0">
            <w:pPr>
              <w:pStyle w:val="aa"/>
            </w:pPr>
          </w:p>
        </w:tc>
        <w:tc>
          <w:tcPr>
            <w:tcW w:w="1347" w:type="dxa"/>
            <w:vAlign w:val="center"/>
          </w:tcPr>
          <w:p w14:paraId="67C977E6" w14:textId="77777777" w:rsidR="004509D0" w:rsidRPr="00C31700" w:rsidRDefault="004509D0" w:rsidP="004509D0">
            <w:pPr>
              <w:pStyle w:val="aa"/>
            </w:pPr>
          </w:p>
        </w:tc>
      </w:tr>
      <w:tr w:rsidR="004509D0" w:rsidRPr="00C31700" w14:paraId="560A272A" w14:textId="77777777" w:rsidTr="00E27A2D">
        <w:trPr>
          <w:jc w:val="center"/>
        </w:trPr>
        <w:tc>
          <w:tcPr>
            <w:tcW w:w="3043" w:type="dxa"/>
            <w:vAlign w:val="center"/>
          </w:tcPr>
          <w:p w14:paraId="0966764D" w14:textId="77777777" w:rsidR="004509D0" w:rsidRPr="00AB1C6F" w:rsidRDefault="004509D0" w:rsidP="004509D0">
            <w:pPr>
              <w:pStyle w:val="aa"/>
              <w:jc w:val="left"/>
            </w:pPr>
            <w:r>
              <w:t>05.80-фл.Подт. Первый помощник электромеханика</w:t>
            </w:r>
          </w:p>
        </w:tc>
        <w:tc>
          <w:tcPr>
            <w:tcW w:w="3676" w:type="dxa"/>
            <w:vAlign w:val="center"/>
          </w:tcPr>
          <w:p w14:paraId="3AD51215" w14:textId="77777777" w:rsidR="004509D0" w:rsidRDefault="004509D0" w:rsidP="004509D0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1B238C9E" w14:textId="77777777" w:rsidR="004509D0" w:rsidRDefault="004509D0" w:rsidP="004509D0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3DD64CD6" w14:textId="24E03B2A" w:rsidR="004509D0" w:rsidRPr="00C31700" w:rsidRDefault="004509D0" w:rsidP="004509D0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614E7380" w14:textId="494A86D6" w:rsidR="004509D0" w:rsidRPr="00C31700" w:rsidRDefault="004509D0" w:rsidP="004509D0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19B1D376" w14:textId="4B238BA5" w:rsidR="004509D0" w:rsidRPr="00C31700" w:rsidRDefault="004509D0" w:rsidP="004509D0">
            <w:pPr>
              <w:pStyle w:val="aa"/>
            </w:pPr>
            <w:r>
              <w:t>выполняется</w:t>
            </w:r>
          </w:p>
        </w:tc>
      </w:tr>
      <w:tr w:rsidR="004509D0" w:rsidRPr="00C31700" w14:paraId="7E9C916C" w14:textId="77777777" w:rsidTr="00E27A2D">
        <w:trPr>
          <w:jc w:val="center"/>
        </w:trPr>
        <w:tc>
          <w:tcPr>
            <w:tcW w:w="3043" w:type="dxa"/>
            <w:vAlign w:val="center"/>
          </w:tcPr>
          <w:p w14:paraId="5E8D532B" w14:textId="77777777" w:rsidR="004509D0" w:rsidRPr="00AB1C6F" w:rsidRDefault="004509D0" w:rsidP="004509D0">
            <w:pPr>
              <w:pStyle w:val="aa"/>
              <w:rPr>
                <w:i/>
              </w:rPr>
            </w:pPr>
            <w:r>
              <w:rPr>
                <w:i/>
              </w:rPr>
              <w:t>т/х «БТП-605» (83), пр. 81170 (буксир-толкач)</w:t>
            </w:r>
          </w:p>
        </w:tc>
        <w:tc>
          <w:tcPr>
            <w:tcW w:w="3676" w:type="dxa"/>
            <w:vAlign w:val="center"/>
          </w:tcPr>
          <w:p w14:paraId="6EBC7B73" w14:textId="77777777" w:rsidR="004509D0" w:rsidRDefault="004509D0" w:rsidP="004509D0">
            <w:pPr>
              <w:pStyle w:val="aa"/>
            </w:pPr>
          </w:p>
        </w:tc>
        <w:tc>
          <w:tcPr>
            <w:tcW w:w="2829" w:type="dxa"/>
            <w:vAlign w:val="center"/>
          </w:tcPr>
          <w:p w14:paraId="4FD8DB05" w14:textId="77777777" w:rsidR="004509D0" w:rsidRDefault="004509D0" w:rsidP="004509D0">
            <w:pPr>
              <w:pStyle w:val="aa"/>
            </w:pPr>
          </w:p>
        </w:tc>
        <w:tc>
          <w:tcPr>
            <w:tcW w:w="2404" w:type="dxa"/>
            <w:vAlign w:val="center"/>
          </w:tcPr>
          <w:p w14:paraId="4D572C8D" w14:textId="77777777" w:rsidR="004509D0" w:rsidRPr="00C31700" w:rsidRDefault="004509D0" w:rsidP="004509D0">
            <w:pPr>
              <w:pStyle w:val="aa"/>
            </w:pPr>
          </w:p>
        </w:tc>
        <w:tc>
          <w:tcPr>
            <w:tcW w:w="2264" w:type="dxa"/>
            <w:vAlign w:val="center"/>
          </w:tcPr>
          <w:p w14:paraId="2454FFFB" w14:textId="77777777" w:rsidR="004509D0" w:rsidRPr="00C31700" w:rsidRDefault="004509D0" w:rsidP="004509D0">
            <w:pPr>
              <w:pStyle w:val="aa"/>
            </w:pPr>
          </w:p>
        </w:tc>
        <w:tc>
          <w:tcPr>
            <w:tcW w:w="1347" w:type="dxa"/>
            <w:vAlign w:val="center"/>
          </w:tcPr>
          <w:p w14:paraId="6BED0318" w14:textId="77777777" w:rsidR="004509D0" w:rsidRPr="00C31700" w:rsidRDefault="004509D0" w:rsidP="004509D0">
            <w:pPr>
              <w:pStyle w:val="aa"/>
            </w:pPr>
          </w:p>
        </w:tc>
      </w:tr>
      <w:tr w:rsidR="004509D0" w:rsidRPr="00C31700" w14:paraId="522772E0" w14:textId="77777777" w:rsidTr="00E27A2D">
        <w:trPr>
          <w:jc w:val="center"/>
        </w:trPr>
        <w:tc>
          <w:tcPr>
            <w:tcW w:w="3043" w:type="dxa"/>
            <w:vAlign w:val="center"/>
          </w:tcPr>
          <w:p w14:paraId="5783D70A" w14:textId="77777777" w:rsidR="004509D0" w:rsidRPr="00AB1C6F" w:rsidRDefault="004509D0" w:rsidP="004509D0">
            <w:pPr>
              <w:pStyle w:val="aa"/>
              <w:jc w:val="left"/>
            </w:pPr>
            <w:r>
              <w:t>10.83-фл.Подт. Третий помощник капитана - третий помощник механика</w:t>
            </w:r>
          </w:p>
        </w:tc>
        <w:tc>
          <w:tcPr>
            <w:tcW w:w="3676" w:type="dxa"/>
            <w:vAlign w:val="center"/>
          </w:tcPr>
          <w:p w14:paraId="77DD8FBE" w14:textId="77777777" w:rsidR="004509D0" w:rsidRDefault="004509D0" w:rsidP="004509D0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09E0688F" w14:textId="77777777" w:rsidR="004509D0" w:rsidRDefault="004509D0" w:rsidP="004509D0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0117E53C" w14:textId="50502E54" w:rsidR="004509D0" w:rsidRPr="00C31700" w:rsidRDefault="004509D0" w:rsidP="004509D0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0CC1D384" w14:textId="2F0E2CBA" w:rsidR="004509D0" w:rsidRPr="00C31700" w:rsidRDefault="004509D0" w:rsidP="004509D0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02DC2295" w14:textId="4DD697BD" w:rsidR="004509D0" w:rsidRPr="00C31700" w:rsidRDefault="004509D0" w:rsidP="004509D0">
            <w:pPr>
              <w:pStyle w:val="aa"/>
            </w:pPr>
            <w:r>
              <w:t>выполняется</w:t>
            </w:r>
          </w:p>
        </w:tc>
      </w:tr>
      <w:tr w:rsidR="004509D0" w:rsidRPr="00C31700" w14:paraId="62D651DE" w14:textId="77777777" w:rsidTr="00E27A2D">
        <w:trPr>
          <w:jc w:val="center"/>
        </w:trPr>
        <w:tc>
          <w:tcPr>
            <w:tcW w:w="3043" w:type="dxa"/>
            <w:vAlign w:val="center"/>
          </w:tcPr>
          <w:p w14:paraId="4E6EDB2C" w14:textId="77777777" w:rsidR="004509D0" w:rsidRPr="00AB1C6F" w:rsidRDefault="004509D0" w:rsidP="004509D0">
            <w:pPr>
              <w:pStyle w:val="aa"/>
              <w:rPr>
                <w:i/>
              </w:rPr>
            </w:pPr>
            <w:r>
              <w:rPr>
                <w:i/>
              </w:rPr>
              <w:t>т/х "Курагино" (87), пр. Р-14А (буксир-толкач)</w:t>
            </w:r>
          </w:p>
        </w:tc>
        <w:tc>
          <w:tcPr>
            <w:tcW w:w="3676" w:type="dxa"/>
            <w:vAlign w:val="center"/>
          </w:tcPr>
          <w:p w14:paraId="0DDB0D57" w14:textId="77777777" w:rsidR="004509D0" w:rsidRDefault="004509D0" w:rsidP="004509D0">
            <w:pPr>
              <w:pStyle w:val="aa"/>
            </w:pPr>
          </w:p>
        </w:tc>
        <w:tc>
          <w:tcPr>
            <w:tcW w:w="2829" w:type="dxa"/>
            <w:vAlign w:val="center"/>
          </w:tcPr>
          <w:p w14:paraId="279B7ABB" w14:textId="77777777" w:rsidR="004509D0" w:rsidRDefault="004509D0" w:rsidP="004509D0">
            <w:pPr>
              <w:pStyle w:val="aa"/>
            </w:pPr>
          </w:p>
        </w:tc>
        <w:tc>
          <w:tcPr>
            <w:tcW w:w="2404" w:type="dxa"/>
            <w:vAlign w:val="center"/>
          </w:tcPr>
          <w:p w14:paraId="12C00D49" w14:textId="77777777" w:rsidR="004509D0" w:rsidRPr="00C31700" w:rsidRDefault="004509D0" w:rsidP="004509D0">
            <w:pPr>
              <w:pStyle w:val="aa"/>
            </w:pPr>
          </w:p>
        </w:tc>
        <w:tc>
          <w:tcPr>
            <w:tcW w:w="2264" w:type="dxa"/>
            <w:vAlign w:val="center"/>
          </w:tcPr>
          <w:p w14:paraId="6CCA6995" w14:textId="77777777" w:rsidR="004509D0" w:rsidRPr="00C31700" w:rsidRDefault="004509D0" w:rsidP="004509D0">
            <w:pPr>
              <w:pStyle w:val="aa"/>
            </w:pPr>
          </w:p>
        </w:tc>
        <w:tc>
          <w:tcPr>
            <w:tcW w:w="1347" w:type="dxa"/>
            <w:vAlign w:val="center"/>
          </w:tcPr>
          <w:p w14:paraId="2C415E95" w14:textId="77777777" w:rsidR="004509D0" w:rsidRPr="00C31700" w:rsidRDefault="004509D0" w:rsidP="004509D0">
            <w:pPr>
              <w:pStyle w:val="aa"/>
            </w:pPr>
          </w:p>
        </w:tc>
      </w:tr>
      <w:tr w:rsidR="004509D0" w:rsidRPr="00C31700" w14:paraId="17B7AEE8" w14:textId="77777777" w:rsidTr="00E27A2D">
        <w:trPr>
          <w:jc w:val="center"/>
        </w:trPr>
        <w:tc>
          <w:tcPr>
            <w:tcW w:w="3043" w:type="dxa"/>
            <w:vAlign w:val="center"/>
          </w:tcPr>
          <w:p w14:paraId="530FA663" w14:textId="77777777" w:rsidR="004509D0" w:rsidRPr="00AB1C6F" w:rsidRDefault="004509D0" w:rsidP="004509D0">
            <w:pPr>
              <w:pStyle w:val="aa"/>
              <w:jc w:val="left"/>
            </w:pPr>
            <w:r>
              <w:t>07.87-фл.Подт. Повар</w:t>
            </w:r>
          </w:p>
        </w:tc>
        <w:tc>
          <w:tcPr>
            <w:tcW w:w="3676" w:type="dxa"/>
            <w:vAlign w:val="center"/>
          </w:tcPr>
          <w:p w14:paraId="1A6EFDA8" w14:textId="77777777" w:rsidR="004509D0" w:rsidRDefault="004509D0" w:rsidP="004509D0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29" w:type="dxa"/>
            <w:vAlign w:val="center"/>
          </w:tcPr>
          <w:p w14:paraId="2F05D9C5" w14:textId="77777777" w:rsidR="004509D0" w:rsidRDefault="004509D0" w:rsidP="004509D0">
            <w:pPr>
              <w:pStyle w:val="aa"/>
            </w:pPr>
            <w:r>
              <w:t xml:space="preserve">Снижение утомления и восстановление работоспособности </w:t>
            </w:r>
          </w:p>
        </w:tc>
        <w:tc>
          <w:tcPr>
            <w:tcW w:w="2404" w:type="dxa"/>
            <w:vAlign w:val="center"/>
          </w:tcPr>
          <w:p w14:paraId="0E8015D7" w14:textId="3CF88A56" w:rsidR="004509D0" w:rsidRPr="00C31700" w:rsidRDefault="004509D0" w:rsidP="004509D0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62D28037" w14:textId="25DFD50B" w:rsidR="004509D0" w:rsidRPr="00C31700" w:rsidRDefault="004509D0" w:rsidP="004509D0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408DB724" w14:textId="16FCCBA2" w:rsidR="004509D0" w:rsidRPr="00C31700" w:rsidRDefault="004509D0" w:rsidP="004509D0">
            <w:pPr>
              <w:pStyle w:val="aa"/>
            </w:pPr>
            <w:r>
              <w:t>выполняется</w:t>
            </w:r>
          </w:p>
        </w:tc>
      </w:tr>
      <w:tr w:rsidR="004509D0" w:rsidRPr="00C31700" w14:paraId="0A2355BB" w14:textId="77777777" w:rsidTr="00E27A2D">
        <w:trPr>
          <w:jc w:val="center"/>
        </w:trPr>
        <w:tc>
          <w:tcPr>
            <w:tcW w:w="3043" w:type="dxa"/>
            <w:vAlign w:val="center"/>
          </w:tcPr>
          <w:p w14:paraId="7CBDB10D" w14:textId="77777777" w:rsidR="004509D0" w:rsidRPr="00AB1C6F" w:rsidRDefault="004509D0" w:rsidP="004509D0">
            <w:pPr>
              <w:pStyle w:val="aa"/>
              <w:rPr>
                <w:i/>
              </w:rPr>
            </w:pPr>
            <w:r>
              <w:rPr>
                <w:i/>
              </w:rPr>
              <w:t>КПЛ-1604 (88), пр. Д 9012 (плавкран)</w:t>
            </w:r>
          </w:p>
        </w:tc>
        <w:tc>
          <w:tcPr>
            <w:tcW w:w="3676" w:type="dxa"/>
            <w:vAlign w:val="center"/>
          </w:tcPr>
          <w:p w14:paraId="143E3776" w14:textId="77777777" w:rsidR="004509D0" w:rsidRDefault="004509D0" w:rsidP="004509D0">
            <w:pPr>
              <w:pStyle w:val="aa"/>
            </w:pPr>
          </w:p>
        </w:tc>
        <w:tc>
          <w:tcPr>
            <w:tcW w:w="2829" w:type="dxa"/>
            <w:vAlign w:val="center"/>
          </w:tcPr>
          <w:p w14:paraId="31E26789" w14:textId="77777777" w:rsidR="004509D0" w:rsidRDefault="004509D0" w:rsidP="004509D0">
            <w:pPr>
              <w:pStyle w:val="aa"/>
            </w:pPr>
          </w:p>
        </w:tc>
        <w:tc>
          <w:tcPr>
            <w:tcW w:w="2404" w:type="dxa"/>
            <w:vAlign w:val="center"/>
          </w:tcPr>
          <w:p w14:paraId="55AAB90D" w14:textId="77777777" w:rsidR="004509D0" w:rsidRPr="00C31700" w:rsidRDefault="004509D0" w:rsidP="004509D0">
            <w:pPr>
              <w:pStyle w:val="aa"/>
            </w:pPr>
          </w:p>
        </w:tc>
        <w:tc>
          <w:tcPr>
            <w:tcW w:w="2264" w:type="dxa"/>
            <w:vAlign w:val="center"/>
          </w:tcPr>
          <w:p w14:paraId="118A101A" w14:textId="77777777" w:rsidR="004509D0" w:rsidRPr="00C31700" w:rsidRDefault="004509D0" w:rsidP="004509D0">
            <w:pPr>
              <w:pStyle w:val="aa"/>
            </w:pPr>
          </w:p>
        </w:tc>
        <w:tc>
          <w:tcPr>
            <w:tcW w:w="1347" w:type="dxa"/>
            <w:vAlign w:val="center"/>
          </w:tcPr>
          <w:p w14:paraId="789869E4" w14:textId="77777777" w:rsidR="004509D0" w:rsidRPr="00C31700" w:rsidRDefault="004509D0" w:rsidP="004509D0">
            <w:pPr>
              <w:pStyle w:val="aa"/>
            </w:pPr>
          </w:p>
        </w:tc>
      </w:tr>
      <w:tr w:rsidR="004509D0" w:rsidRPr="00C31700" w14:paraId="27909C94" w14:textId="77777777" w:rsidTr="00E27A2D">
        <w:trPr>
          <w:jc w:val="center"/>
        </w:trPr>
        <w:tc>
          <w:tcPr>
            <w:tcW w:w="3043" w:type="dxa"/>
            <w:vAlign w:val="center"/>
          </w:tcPr>
          <w:p w14:paraId="089C8AD4" w14:textId="77777777" w:rsidR="004509D0" w:rsidRPr="00AB1C6F" w:rsidRDefault="004509D0" w:rsidP="004509D0">
            <w:pPr>
              <w:pStyle w:val="aa"/>
              <w:jc w:val="left"/>
            </w:pPr>
            <w:r>
              <w:t>01.88-фл.Подт. Старший механик</w:t>
            </w:r>
          </w:p>
        </w:tc>
        <w:tc>
          <w:tcPr>
            <w:tcW w:w="3676" w:type="dxa"/>
            <w:vAlign w:val="center"/>
          </w:tcPr>
          <w:p w14:paraId="78869AB7" w14:textId="77777777" w:rsidR="004509D0" w:rsidRDefault="004509D0" w:rsidP="004509D0">
            <w:pPr>
              <w:pStyle w:val="aa"/>
            </w:pPr>
            <w:r>
              <w:t xml:space="preserve">Шум: При пребывании в зоне влияния повышенного уровня шума, применять </w:t>
            </w:r>
            <w:r>
              <w:lastRenderedPageBreak/>
              <w:t>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5EEA450E" w14:textId="77777777" w:rsidR="004509D0" w:rsidRDefault="004509D0" w:rsidP="004509D0">
            <w:pPr>
              <w:pStyle w:val="aa"/>
            </w:pPr>
            <w:r>
              <w:lastRenderedPageBreak/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5C681D8D" w14:textId="754112C5" w:rsidR="004509D0" w:rsidRPr="00C31700" w:rsidRDefault="004509D0" w:rsidP="004509D0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2142808B" w14:textId="5C7A12FD" w:rsidR="004509D0" w:rsidRPr="00C31700" w:rsidRDefault="004509D0" w:rsidP="004509D0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0F4A1191" w14:textId="523764D4" w:rsidR="004509D0" w:rsidRPr="00C31700" w:rsidRDefault="004509D0" w:rsidP="004509D0">
            <w:pPr>
              <w:pStyle w:val="aa"/>
            </w:pPr>
            <w:r>
              <w:t>выполняется</w:t>
            </w:r>
          </w:p>
        </w:tc>
      </w:tr>
      <w:tr w:rsidR="004509D0" w:rsidRPr="00C31700" w14:paraId="1D57C625" w14:textId="77777777" w:rsidTr="00E27A2D">
        <w:trPr>
          <w:jc w:val="center"/>
        </w:trPr>
        <w:tc>
          <w:tcPr>
            <w:tcW w:w="3043" w:type="dxa"/>
            <w:vAlign w:val="center"/>
          </w:tcPr>
          <w:p w14:paraId="71D39661" w14:textId="77777777" w:rsidR="004509D0" w:rsidRPr="00AB1C6F" w:rsidRDefault="004509D0" w:rsidP="004509D0">
            <w:pPr>
              <w:pStyle w:val="aa"/>
              <w:jc w:val="left"/>
            </w:pPr>
            <w:r>
              <w:t>02.88-фл.Подт. Старший электромеханик</w:t>
            </w:r>
          </w:p>
        </w:tc>
        <w:tc>
          <w:tcPr>
            <w:tcW w:w="3676" w:type="dxa"/>
            <w:vAlign w:val="center"/>
          </w:tcPr>
          <w:p w14:paraId="5D3D056B" w14:textId="77777777" w:rsidR="004509D0" w:rsidRDefault="004509D0" w:rsidP="004509D0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0905AF38" w14:textId="77777777" w:rsidR="004509D0" w:rsidRDefault="004509D0" w:rsidP="004509D0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3A1FA68D" w14:textId="143ACA92" w:rsidR="004509D0" w:rsidRPr="00C31700" w:rsidRDefault="004509D0" w:rsidP="004509D0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6B453355" w14:textId="2E7A105E" w:rsidR="004509D0" w:rsidRPr="00C31700" w:rsidRDefault="004509D0" w:rsidP="004509D0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58CF21FD" w14:textId="1BD2AB03" w:rsidR="004509D0" w:rsidRPr="00C31700" w:rsidRDefault="004509D0" w:rsidP="004509D0">
            <w:pPr>
              <w:pStyle w:val="aa"/>
            </w:pPr>
            <w:r>
              <w:t>выполняется</w:t>
            </w:r>
          </w:p>
        </w:tc>
      </w:tr>
      <w:tr w:rsidR="004509D0" w:rsidRPr="00C31700" w14:paraId="1306DF9F" w14:textId="77777777" w:rsidTr="00E27A2D">
        <w:trPr>
          <w:jc w:val="center"/>
        </w:trPr>
        <w:tc>
          <w:tcPr>
            <w:tcW w:w="3043" w:type="dxa"/>
            <w:vAlign w:val="center"/>
          </w:tcPr>
          <w:p w14:paraId="4B594E1C" w14:textId="77777777" w:rsidR="004509D0" w:rsidRPr="00AB1C6F" w:rsidRDefault="004509D0" w:rsidP="004509D0">
            <w:pPr>
              <w:pStyle w:val="aa"/>
              <w:jc w:val="left"/>
            </w:pPr>
            <w:r>
              <w:t>03.88-фл.Подт. Механик</w:t>
            </w:r>
          </w:p>
        </w:tc>
        <w:tc>
          <w:tcPr>
            <w:tcW w:w="3676" w:type="dxa"/>
            <w:vAlign w:val="center"/>
          </w:tcPr>
          <w:p w14:paraId="3C166BC1" w14:textId="77777777" w:rsidR="004509D0" w:rsidRDefault="004509D0" w:rsidP="004509D0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43308DF3" w14:textId="77777777" w:rsidR="004509D0" w:rsidRDefault="004509D0" w:rsidP="004509D0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38C27E04" w14:textId="403551EA" w:rsidR="004509D0" w:rsidRPr="00C31700" w:rsidRDefault="004509D0" w:rsidP="004509D0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18693805" w14:textId="58945DEA" w:rsidR="004509D0" w:rsidRPr="00C31700" w:rsidRDefault="004509D0" w:rsidP="004509D0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1796E61F" w14:textId="4EE3C707" w:rsidR="004509D0" w:rsidRPr="00C31700" w:rsidRDefault="004509D0" w:rsidP="004509D0">
            <w:pPr>
              <w:pStyle w:val="aa"/>
            </w:pPr>
            <w:r>
              <w:t>выполняется</w:t>
            </w:r>
          </w:p>
        </w:tc>
      </w:tr>
      <w:tr w:rsidR="004509D0" w:rsidRPr="00C31700" w14:paraId="5364425D" w14:textId="77777777" w:rsidTr="00E27A2D">
        <w:trPr>
          <w:jc w:val="center"/>
        </w:trPr>
        <w:tc>
          <w:tcPr>
            <w:tcW w:w="3043" w:type="dxa"/>
            <w:vAlign w:val="center"/>
          </w:tcPr>
          <w:p w14:paraId="09BD9E9F" w14:textId="77777777" w:rsidR="004509D0" w:rsidRPr="00AB1C6F" w:rsidRDefault="004509D0" w:rsidP="004509D0">
            <w:pPr>
              <w:pStyle w:val="aa"/>
              <w:jc w:val="left"/>
            </w:pPr>
            <w:r>
              <w:t>04.88-фл.Подт. Второй помощник электромеханика</w:t>
            </w:r>
          </w:p>
        </w:tc>
        <w:tc>
          <w:tcPr>
            <w:tcW w:w="3676" w:type="dxa"/>
            <w:vAlign w:val="center"/>
          </w:tcPr>
          <w:p w14:paraId="4A7AF4A8" w14:textId="77777777" w:rsidR="004509D0" w:rsidRDefault="004509D0" w:rsidP="004509D0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6A08A207" w14:textId="77777777" w:rsidR="004509D0" w:rsidRDefault="004509D0" w:rsidP="004509D0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683CCDF1" w14:textId="13573C66" w:rsidR="004509D0" w:rsidRPr="00C31700" w:rsidRDefault="004509D0" w:rsidP="004509D0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7FB589DD" w14:textId="14B4DB44" w:rsidR="004509D0" w:rsidRPr="00C31700" w:rsidRDefault="004509D0" w:rsidP="004509D0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7276D207" w14:textId="794C7ABE" w:rsidR="004509D0" w:rsidRPr="00C31700" w:rsidRDefault="004509D0" w:rsidP="004509D0">
            <w:pPr>
              <w:pStyle w:val="aa"/>
            </w:pPr>
            <w:r>
              <w:t>выполняется</w:t>
            </w:r>
          </w:p>
        </w:tc>
      </w:tr>
      <w:tr w:rsidR="004509D0" w:rsidRPr="00C31700" w14:paraId="58DD4125" w14:textId="77777777" w:rsidTr="00E27A2D">
        <w:trPr>
          <w:jc w:val="center"/>
        </w:trPr>
        <w:tc>
          <w:tcPr>
            <w:tcW w:w="3043" w:type="dxa"/>
            <w:vAlign w:val="center"/>
          </w:tcPr>
          <w:p w14:paraId="4852D24F" w14:textId="77777777" w:rsidR="004509D0" w:rsidRPr="00AB1C6F" w:rsidRDefault="004509D0" w:rsidP="004509D0">
            <w:pPr>
              <w:pStyle w:val="aa"/>
              <w:jc w:val="left"/>
            </w:pPr>
            <w:r>
              <w:t>05.88-фл.Подт. Машинист крана (крановщик)</w:t>
            </w:r>
          </w:p>
        </w:tc>
        <w:tc>
          <w:tcPr>
            <w:tcW w:w="3676" w:type="dxa"/>
            <w:vAlign w:val="center"/>
          </w:tcPr>
          <w:p w14:paraId="2C5B0973" w14:textId="77777777" w:rsidR="004509D0" w:rsidRDefault="004509D0" w:rsidP="004509D0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3B865812" w14:textId="77777777" w:rsidR="004509D0" w:rsidRDefault="004509D0" w:rsidP="004509D0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2BED7578" w14:textId="060DD053" w:rsidR="004509D0" w:rsidRPr="00C31700" w:rsidRDefault="004509D0" w:rsidP="004509D0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4FC048A5" w14:textId="5AFDB906" w:rsidR="004509D0" w:rsidRPr="00C31700" w:rsidRDefault="004509D0" w:rsidP="004509D0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1EAFC9CB" w14:textId="52AFEFD9" w:rsidR="004509D0" w:rsidRPr="00C31700" w:rsidRDefault="004509D0" w:rsidP="004509D0">
            <w:pPr>
              <w:pStyle w:val="aa"/>
            </w:pPr>
            <w:r>
              <w:t>выполняется</w:t>
            </w:r>
          </w:p>
        </w:tc>
      </w:tr>
      <w:tr w:rsidR="004509D0" w:rsidRPr="00C31700" w14:paraId="4D647966" w14:textId="77777777" w:rsidTr="00E27A2D">
        <w:trPr>
          <w:jc w:val="center"/>
        </w:trPr>
        <w:tc>
          <w:tcPr>
            <w:tcW w:w="3043" w:type="dxa"/>
            <w:vAlign w:val="center"/>
          </w:tcPr>
          <w:p w14:paraId="3B18FE76" w14:textId="77777777" w:rsidR="004509D0" w:rsidRDefault="004509D0" w:rsidP="004509D0">
            <w:pPr>
              <w:pStyle w:val="aa"/>
              <w:jc w:val="left"/>
            </w:pPr>
          </w:p>
        </w:tc>
        <w:tc>
          <w:tcPr>
            <w:tcW w:w="3676" w:type="dxa"/>
            <w:vAlign w:val="center"/>
          </w:tcPr>
          <w:p w14:paraId="48E6BC6C" w14:textId="77777777" w:rsidR="004509D0" w:rsidRDefault="004509D0" w:rsidP="004509D0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56D766FB" w14:textId="77777777" w:rsidR="004509D0" w:rsidRDefault="004509D0" w:rsidP="004509D0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20968CAB" w14:textId="42913B69" w:rsidR="004509D0" w:rsidRPr="00C31700" w:rsidRDefault="004509D0" w:rsidP="004509D0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4A9F3BA9" w14:textId="58A11458" w:rsidR="004509D0" w:rsidRPr="00C31700" w:rsidRDefault="004509D0" w:rsidP="004509D0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59C09D6E" w14:textId="36964EB5" w:rsidR="004509D0" w:rsidRPr="00C31700" w:rsidRDefault="004509D0" w:rsidP="004509D0">
            <w:pPr>
              <w:pStyle w:val="aa"/>
            </w:pPr>
            <w:r>
              <w:t>выполняется</w:t>
            </w:r>
          </w:p>
        </w:tc>
      </w:tr>
      <w:tr w:rsidR="004509D0" w:rsidRPr="00C31700" w14:paraId="7EAA02EC" w14:textId="77777777" w:rsidTr="00E27A2D">
        <w:trPr>
          <w:jc w:val="center"/>
        </w:trPr>
        <w:tc>
          <w:tcPr>
            <w:tcW w:w="3043" w:type="dxa"/>
            <w:vAlign w:val="center"/>
          </w:tcPr>
          <w:p w14:paraId="2292223C" w14:textId="77777777" w:rsidR="004509D0" w:rsidRPr="00AB1C6F" w:rsidRDefault="004509D0" w:rsidP="004509D0">
            <w:pPr>
              <w:pStyle w:val="aa"/>
              <w:jc w:val="left"/>
            </w:pPr>
            <w:r>
              <w:t>06.88-фл.Подт. Матрос</w:t>
            </w:r>
          </w:p>
        </w:tc>
        <w:tc>
          <w:tcPr>
            <w:tcW w:w="3676" w:type="dxa"/>
            <w:vAlign w:val="center"/>
          </w:tcPr>
          <w:p w14:paraId="5B382C04" w14:textId="77777777" w:rsidR="004509D0" w:rsidRDefault="004509D0" w:rsidP="004509D0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29" w:type="dxa"/>
            <w:vAlign w:val="center"/>
          </w:tcPr>
          <w:p w14:paraId="14FD7597" w14:textId="77777777" w:rsidR="004509D0" w:rsidRDefault="004509D0" w:rsidP="004509D0">
            <w:pPr>
              <w:pStyle w:val="aa"/>
            </w:pPr>
            <w:r>
              <w:t xml:space="preserve">Снижение утомления и восстановление работоспособности </w:t>
            </w:r>
          </w:p>
        </w:tc>
        <w:tc>
          <w:tcPr>
            <w:tcW w:w="2404" w:type="dxa"/>
            <w:vAlign w:val="center"/>
          </w:tcPr>
          <w:p w14:paraId="5A94D70E" w14:textId="3F564E52" w:rsidR="004509D0" w:rsidRPr="00C31700" w:rsidRDefault="004509D0" w:rsidP="004509D0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1B0B0C94" w14:textId="6D076E16" w:rsidR="004509D0" w:rsidRPr="00C31700" w:rsidRDefault="004509D0" w:rsidP="004509D0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11EE511A" w14:textId="51173B13" w:rsidR="004509D0" w:rsidRPr="00C31700" w:rsidRDefault="004509D0" w:rsidP="004509D0">
            <w:pPr>
              <w:pStyle w:val="aa"/>
            </w:pPr>
            <w:r>
              <w:t>выполняется</w:t>
            </w:r>
          </w:p>
        </w:tc>
      </w:tr>
      <w:tr w:rsidR="004509D0" w:rsidRPr="00C31700" w14:paraId="4E0FFEA7" w14:textId="77777777" w:rsidTr="00E27A2D">
        <w:trPr>
          <w:jc w:val="center"/>
        </w:trPr>
        <w:tc>
          <w:tcPr>
            <w:tcW w:w="3043" w:type="dxa"/>
            <w:vAlign w:val="center"/>
          </w:tcPr>
          <w:p w14:paraId="5B3F0594" w14:textId="77777777" w:rsidR="004509D0" w:rsidRPr="00AB1C6F" w:rsidRDefault="004509D0" w:rsidP="004509D0">
            <w:pPr>
              <w:pStyle w:val="aa"/>
              <w:jc w:val="left"/>
            </w:pPr>
            <w:r>
              <w:t>07.88-фл.Подт. Повар</w:t>
            </w:r>
          </w:p>
        </w:tc>
        <w:tc>
          <w:tcPr>
            <w:tcW w:w="3676" w:type="dxa"/>
            <w:vAlign w:val="center"/>
          </w:tcPr>
          <w:p w14:paraId="1BC5E3B2" w14:textId="77777777" w:rsidR="004509D0" w:rsidRDefault="004509D0" w:rsidP="004509D0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29" w:type="dxa"/>
            <w:vAlign w:val="center"/>
          </w:tcPr>
          <w:p w14:paraId="11BCF0D8" w14:textId="77777777" w:rsidR="004509D0" w:rsidRDefault="004509D0" w:rsidP="004509D0">
            <w:pPr>
              <w:pStyle w:val="aa"/>
            </w:pPr>
            <w:r>
              <w:t xml:space="preserve">Снижение утомления и восстановление работоспособности </w:t>
            </w:r>
          </w:p>
        </w:tc>
        <w:tc>
          <w:tcPr>
            <w:tcW w:w="2404" w:type="dxa"/>
            <w:vAlign w:val="center"/>
          </w:tcPr>
          <w:p w14:paraId="18704565" w14:textId="03423620" w:rsidR="004509D0" w:rsidRPr="00C31700" w:rsidRDefault="004509D0" w:rsidP="004509D0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2622ECA4" w14:textId="1E232485" w:rsidR="004509D0" w:rsidRPr="00C31700" w:rsidRDefault="004509D0" w:rsidP="004509D0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24DD04DB" w14:textId="453CD351" w:rsidR="004509D0" w:rsidRPr="00C31700" w:rsidRDefault="004509D0" w:rsidP="004509D0">
            <w:pPr>
              <w:pStyle w:val="aa"/>
            </w:pPr>
            <w:r>
              <w:t>выполняется</w:t>
            </w:r>
          </w:p>
        </w:tc>
      </w:tr>
      <w:tr w:rsidR="004509D0" w:rsidRPr="00C31700" w14:paraId="7EBDDF28" w14:textId="77777777" w:rsidTr="00E27A2D">
        <w:trPr>
          <w:jc w:val="center"/>
        </w:trPr>
        <w:tc>
          <w:tcPr>
            <w:tcW w:w="3043" w:type="dxa"/>
            <w:vAlign w:val="center"/>
          </w:tcPr>
          <w:p w14:paraId="56A9363E" w14:textId="77777777" w:rsidR="004509D0" w:rsidRPr="00AB1C6F" w:rsidRDefault="004509D0" w:rsidP="004509D0">
            <w:pPr>
              <w:pStyle w:val="aa"/>
              <w:rPr>
                <w:i/>
              </w:rPr>
            </w:pPr>
            <w:r>
              <w:rPr>
                <w:i/>
              </w:rPr>
              <w:t>т/х "Сборщик-2" (89), пр. 795 (теплоход для сбора фекалий, сточных вод и мусора)</w:t>
            </w:r>
          </w:p>
        </w:tc>
        <w:tc>
          <w:tcPr>
            <w:tcW w:w="3676" w:type="dxa"/>
            <w:vAlign w:val="center"/>
          </w:tcPr>
          <w:p w14:paraId="3492BFBE" w14:textId="77777777" w:rsidR="004509D0" w:rsidRDefault="004509D0" w:rsidP="004509D0">
            <w:pPr>
              <w:pStyle w:val="aa"/>
            </w:pPr>
          </w:p>
        </w:tc>
        <w:tc>
          <w:tcPr>
            <w:tcW w:w="2829" w:type="dxa"/>
            <w:vAlign w:val="center"/>
          </w:tcPr>
          <w:p w14:paraId="7CD29FFB" w14:textId="77777777" w:rsidR="004509D0" w:rsidRDefault="004509D0" w:rsidP="004509D0">
            <w:pPr>
              <w:pStyle w:val="aa"/>
            </w:pPr>
          </w:p>
        </w:tc>
        <w:tc>
          <w:tcPr>
            <w:tcW w:w="2404" w:type="dxa"/>
            <w:vAlign w:val="center"/>
          </w:tcPr>
          <w:p w14:paraId="375056B9" w14:textId="77777777" w:rsidR="004509D0" w:rsidRPr="00C31700" w:rsidRDefault="004509D0" w:rsidP="004509D0">
            <w:pPr>
              <w:pStyle w:val="aa"/>
            </w:pPr>
          </w:p>
        </w:tc>
        <w:tc>
          <w:tcPr>
            <w:tcW w:w="2264" w:type="dxa"/>
            <w:vAlign w:val="center"/>
          </w:tcPr>
          <w:p w14:paraId="201BB879" w14:textId="77777777" w:rsidR="004509D0" w:rsidRPr="00C31700" w:rsidRDefault="004509D0" w:rsidP="004509D0">
            <w:pPr>
              <w:pStyle w:val="aa"/>
            </w:pPr>
          </w:p>
        </w:tc>
        <w:tc>
          <w:tcPr>
            <w:tcW w:w="1347" w:type="dxa"/>
            <w:vAlign w:val="center"/>
          </w:tcPr>
          <w:p w14:paraId="6280B573" w14:textId="77777777" w:rsidR="004509D0" w:rsidRPr="00C31700" w:rsidRDefault="004509D0" w:rsidP="004509D0">
            <w:pPr>
              <w:pStyle w:val="aa"/>
            </w:pPr>
          </w:p>
        </w:tc>
      </w:tr>
      <w:tr w:rsidR="004509D0" w:rsidRPr="00C31700" w14:paraId="5EB88B99" w14:textId="77777777" w:rsidTr="00E27A2D">
        <w:trPr>
          <w:jc w:val="center"/>
        </w:trPr>
        <w:tc>
          <w:tcPr>
            <w:tcW w:w="3043" w:type="dxa"/>
            <w:vAlign w:val="center"/>
          </w:tcPr>
          <w:p w14:paraId="5526EE53" w14:textId="77777777" w:rsidR="004509D0" w:rsidRPr="00AB1C6F" w:rsidRDefault="004509D0" w:rsidP="004509D0">
            <w:pPr>
              <w:pStyle w:val="aa"/>
              <w:jc w:val="left"/>
            </w:pPr>
            <w:r>
              <w:t>01.89-фл.Подт. Капитан-механик</w:t>
            </w:r>
          </w:p>
        </w:tc>
        <w:tc>
          <w:tcPr>
            <w:tcW w:w="3676" w:type="dxa"/>
            <w:vAlign w:val="center"/>
          </w:tcPr>
          <w:p w14:paraId="5191DC77" w14:textId="77777777" w:rsidR="004509D0" w:rsidRDefault="004509D0" w:rsidP="004509D0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63C393CD" w14:textId="77777777" w:rsidR="004509D0" w:rsidRDefault="004509D0" w:rsidP="004509D0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6109FFC1" w14:textId="6EBFC2A4" w:rsidR="004509D0" w:rsidRPr="00C31700" w:rsidRDefault="004509D0" w:rsidP="004509D0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57A5789C" w14:textId="4D9B01A4" w:rsidR="004509D0" w:rsidRPr="00C31700" w:rsidRDefault="004509D0" w:rsidP="004509D0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0210EF4A" w14:textId="4E9AD85A" w:rsidR="004509D0" w:rsidRPr="00C31700" w:rsidRDefault="004509D0" w:rsidP="004509D0">
            <w:pPr>
              <w:pStyle w:val="aa"/>
            </w:pPr>
            <w:r>
              <w:t>выполняется</w:t>
            </w:r>
          </w:p>
        </w:tc>
      </w:tr>
      <w:tr w:rsidR="004509D0" w:rsidRPr="00C31700" w14:paraId="56C39F74" w14:textId="77777777" w:rsidTr="00E27A2D">
        <w:trPr>
          <w:jc w:val="center"/>
        </w:trPr>
        <w:tc>
          <w:tcPr>
            <w:tcW w:w="3043" w:type="dxa"/>
            <w:vAlign w:val="center"/>
          </w:tcPr>
          <w:p w14:paraId="68D062BE" w14:textId="77777777" w:rsidR="004509D0" w:rsidRPr="00AB1C6F" w:rsidRDefault="004509D0" w:rsidP="004509D0">
            <w:pPr>
              <w:pStyle w:val="aa"/>
              <w:jc w:val="left"/>
            </w:pPr>
            <w:r>
              <w:t>02.89-фл.Подт. Сменный капитан - сменный механик</w:t>
            </w:r>
          </w:p>
        </w:tc>
        <w:tc>
          <w:tcPr>
            <w:tcW w:w="3676" w:type="dxa"/>
            <w:vAlign w:val="center"/>
          </w:tcPr>
          <w:p w14:paraId="1D691507" w14:textId="77777777" w:rsidR="004509D0" w:rsidRDefault="004509D0" w:rsidP="004509D0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635866A3" w14:textId="77777777" w:rsidR="004509D0" w:rsidRDefault="004509D0" w:rsidP="004509D0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516664CA" w14:textId="256AE47E" w:rsidR="004509D0" w:rsidRPr="00C31700" w:rsidRDefault="004509D0" w:rsidP="004509D0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60357099" w14:textId="10CC698D" w:rsidR="004509D0" w:rsidRPr="00C31700" w:rsidRDefault="004509D0" w:rsidP="004509D0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7D2D87E7" w14:textId="0CFA0D68" w:rsidR="004509D0" w:rsidRPr="00C31700" w:rsidRDefault="004509D0" w:rsidP="004509D0">
            <w:pPr>
              <w:pStyle w:val="aa"/>
            </w:pPr>
            <w:r>
              <w:t>выполняется</w:t>
            </w:r>
          </w:p>
        </w:tc>
      </w:tr>
      <w:tr w:rsidR="004509D0" w:rsidRPr="00C31700" w14:paraId="02F3DB0D" w14:textId="77777777" w:rsidTr="00E27A2D">
        <w:trPr>
          <w:jc w:val="center"/>
        </w:trPr>
        <w:tc>
          <w:tcPr>
            <w:tcW w:w="3043" w:type="dxa"/>
            <w:vAlign w:val="center"/>
          </w:tcPr>
          <w:p w14:paraId="29C90CC5" w14:textId="77777777" w:rsidR="004509D0" w:rsidRPr="00AB1C6F" w:rsidRDefault="004509D0" w:rsidP="004509D0">
            <w:pPr>
              <w:pStyle w:val="aa"/>
              <w:jc w:val="left"/>
            </w:pPr>
            <w:r>
              <w:t>03.89-фл.Подт. Старший помощник капитана - первый помощник механика</w:t>
            </w:r>
          </w:p>
        </w:tc>
        <w:tc>
          <w:tcPr>
            <w:tcW w:w="3676" w:type="dxa"/>
            <w:vAlign w:val="center"/>
          </w:tcPr>
          <w:p w14:paraId="20FB9D10" w14:textId="77777777" w:rsidR="004509D0" w:rsidRDefault="004509D0" w:rsidP="004509D0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6FC52AD4" w14:textId="77777777" w:rsidR="004509D0" w:rsidRDefault="004509D0" w:rsidP="004509D0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7A08F3CF" w14:textId="6FE117AF" w:rsidR="004509D0" w:rsidRPr="00C31700" w:rsidRDefault="004509D0" w:rsidP="004509D0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447E4283" w14:textId="29568AAA" w:rsidR="004509D0" w:rsidRPr="00C31700" w:rsidRDefault="004509D0" w:rsidP="004509D0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3ACA6E3D" w14:textId="7812596C" w:rsidR="004509D0" w:rsidRPr="00C31700" w:rsidRDefault="004509D0" w:rsidP="004509D0">
            <w:pPr>
              <w:pStyle w:val="aa"/>
            </w:pPr>
            <w:r>
              <w:t>выполняется</w:t>
            </w:r>
          </w:p>
        </w:tc>
      </w:tr>
      <w:tr w:rsidR="004509D0" w:rsidRPr="00C31700" w14:paraId="2FBD884C" w14:textId="77777777" w:rsidTr="00E27A2D">
        <w:trPr>
          <w:jc w:val="center"/>
        </w:trPr>
        <w:tc>
          <w:tcPr>
            <w:tcW w:w="3043" w:type="dxa"/>
            <w:vAlign w:val="center"/>
          </w:tcPr>
          <w:p w14:paraId="602740BC" w14:textId="77777777" w:rsidR="004509D0" w:rsidRPr="00AB1C6F" w:rsidRDefault="004509D0" w:rsidP="004509D0">
            <w:pPr>
              <w:pStyle w:val="aa"/>
              <w:jc w:val="left"/>
            </w:pPr>
            <w:r>
              <w:lastRenderedPageBreak/>
              <w:t>04.89-фл.Подт. Моторист-рулевой</w:t>
            </w:r>
          </w:p>
        </w:tc>
        <w:tc>
          <w:tcPr>
            <w:tcW w:w="3676" w:type="dxa"/>
            <w:vAlign w:val="center"/>
          </w:tcPr>
          <w:p w14:paraId="5CEB6349" w14:textId="77777777" w:rsidR="004509D0" w:rsidRDefault="004509D0" w:rsidP="004509D0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4D4CC315" w14:textId="77777777" w:rsidR="004509D0" w:rsidRDefault="004509D0" w:rsidP="004509D0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14E4D51F" w14:textId="72FD70E1" w:rsidR="004509D0" w:rsidRPr="00C31700" w:rsidRDefault="004509D0" w:rsidP="004509D0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29D0CD98" w14:textId="7FE05042" w:rsidR="004509D0" w:rsidRPr="00C31700" w:rsidRDefault="004509D0" w:rsidP="004509D0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4A6C170F" w14:textId="5B74032A" w:rsidR="004509D0" w:rsidRPr="00C31700" w:rsidRDefault="004509D0" w:rsidP="004509D0">
            <w:pPr>
              <w:pStyle w:val="aa"/>
            </w:pPr>
            <w:r>
              <w:t>выполняется</w:t>
            </w:r>
          </w:p>
        </w:tc>
      </w:tr>
      <w:tr w:rsidR="004509D0" w:rsidRPr="00C31700" w14:paraId="03B6E7F3" w14:textId="77777777" w:rsidTr="00E27A2D">
        <w:trPr>
          <w:jc w:val="center"/>
        </w:trPr>
        <w:tc>
          <w:tcPr>
            <w:tcW w:w="3043" w:type="dxa"/>
            <w:vAlign w:val="center"/>
          </w:tcPr>
          <w:p w14:paraId="15228A07" w14:textId="77777777" w:rsidR="004509D0" w:rsidRPr="00AB1C6F" w:rsidRDefault="004509D0" w:rsidP="004509D0">
            <w:pPr>
              <w:pStyle w:val="aa"/>
              <w:jc w:val="left"/>
            </w:pPr>
            <w:r>
              <w:t>05.89-фл.Подт. Повар</w:t>
            </w:r>
          </w:p>
        </w:tc>
        <w:tc>
          <w:tcPr>
            <w:tcW w:w="3676" w:type="dxa"/>
            <w:vAlign w:val="center"/>
          </w:tcPr>
          <w:p w14:paraId="6915EDC8" w14:textId="77777777" w:rsidR="004509D0" w:rsidRDefault="004509D0" w:rsidP="004509D0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29" w:type="dxa"/>
            <w:vAlign w:val="center"/>
          </w:tcPr>
          <w:p w14:paraId="094FF730" w14:textId="77777777" w:rsidR="004509D0" w:rsidRDefault="004509D0" w:rsidP="004509D0">
            <w:pPr>
              <w:pStyle w:val="aa"/>
            </w:pPr>
            <w:r>
              <w:t xml:space="preserve">Снижение утомления и восстановление работоспособности </w:t>
            </w:r>
          </w:p>
        </w:tc>
        <w:tc>
          <w:tcPr>
            <w:tcW w:w="2404" w:type="dxa"/>
            <w:vAlign w:val="center"/>
          </w:tcPr>
          <w:p w14:paraId="5BCAA4A2" w14:textId="0CAA4099" w:rsidR="004509D0" w:rsidRPr="00C31700" w:rsidRDefault="004509D0" w:rsidP="004509D0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081ABD89" w14:textId="7A7CD4FE" w:rsidR="004509D0" w:rsidRPr="00C31700" w:rsidRDefault="004509D0" w:rsidP="004509D0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04E5ECB7" w14:textId="220402F2" w:rsidR="004509D0" w:rsidRPr="00C31700" w:rsidRDefault="004509D0" w:rsidP="004509D0">
            <w:pPr>
              <w:pStyle w:val="aa"/>
            </w:pPr>
            <w:r>
              <w:t>выполняется</w:t>
            </w:r>
          </w:p>
        </w:tc>
      </w:tr>
      <w:tr w:rsidR="004509D0" w:rsidRPr="00C31700" w14:paraId="371CE733" w14:textId="77777777" w:rsidTr="00E27A2D">
        <w:trPr>
          <w:jc w:val="center"/>
        </w:trPr>
        <w:tc>
          <w:tcPr>
            <w:tcW w:w="3043" w:type="dxa"/>
            <w:vAlign w:val="center"/>
          </w:tcPr>
          <w:p w14:paraId="1AED02FC" w14:textId="77777777" w:rsidR="004509D0" w:rsidRPr="00AB1C6F" w:rsidRDefault="004509D0" w:rsidP="004509D0">
            <w:pPr>
              <w:pStyle w:val="aa"/>
              <w:rPr>
                <w:i/>
              </w:rPr>
            </w:pPr>
            <w:r>
              <w:rPr>
                <w:i/>
              </w:rPr>
              <w:t>т/х «Александр Вакутин» (90), пр. 81170 (буксир-толкач)</w:t>
            </w:r>
          </w:p>
        </w:tc>
        <w:tc>
          <w:tcPr>
            <w:tcW w:w="3676" w:type="dxa"/>
            <w:vAlign w:val="center"/>
          </w:tcPr>
          <w:p w14:paraId="11984FBF" w14:textId="77777777" w:rsidR="004509D0" w:rsidRDefault="004509D0" w:rsidP="004509D0">
            <w:pPr>
              <w:pStyle w:val="aa"/>
            </w:pPr>
          </w:p>
        </w:tc>
        <w:tc>
          <w:tcPr>
            <w:tcW w:w="2829" w:type="dxa"/>
            <w:vAlign w:val="center"/>
          </w:tcPr>
          <w:p w14:paraId="1B380FD5" w14:textId="77777777" w:rsidR="004509D0" w:rsidRDefault="004509D0" w:rsidP="004509D0">
            <w:pPr>
              <w:pStyle w:val="aa"/>
            </w:pPr>
          </w:p>
        </w:tc>
        <w:tc>
          <w:tcPr>
            <w:tcW w:w="2404" w:type="dxa"/>
            <w:vAlign w:val="center"/>
          </w:tcPr>
          <w:p w14:paraId="50C40FC2" w14:textId="77777777" w:rsidR="004509D0" w:rsidRPr="00C31700" w:rsidRDefault="004509D0" w:rsidP="004509D0">
            <w:pPr>
              <w:pStyle w:val="aa"/>
            </w:pPr>
          </w:p>
        </w:tc>
        <w:tc>
          <w:tcPr>
            <w:tcW w:w="2264" w:type="dxa"/>
            <w:vAlign w:val="center"/>
          </w:tcPr>
          <w:p w14:paraId="0C9D53DB" w14:textId="77777777" w:rsidR="004509D0" w:rsidRPr="00C31700" w:rsidRDefault="004509D0" w:rsidP="004509D0">
            <w:pPr>
              <w:pStyle w:val="aa"/>
            </w:pPr>
          </w:p>
        </w:tc>
        <w:tc>
          <w:tcPr>
            <w:tcW w:w="1347" w:type="dxa"/>
            <w:vAlign w:val="center"/>
          </w:tcPr>
          <w:p w14:paraId="0AA6ABE3" w14:textId="77777777" w:rsidR="004509D0" w:rsidRPr="00C31700" w:rsidRDefault="004509D0" w:rsidP="004509D0">
            <w:pPr>
              <w:pStyle w:val="aa"/>
            </w:pPr>
          </w:p>
        </w:tc>
      </w:tr>
      <w:tr w:rsidR="004509D0" w:rsidRPr="00C31700" w14:paraId="07F9C16F" w14:textId="77777777" w:rsidTr="00E27A2D">
        <w:trPr>
          <w:jc w:val="center"/>
        </w:trPr>
        <w:tc>
          <w:tcPr>
            <w:tcW w:w="3043" w:type="dxa"/>
            <w:vAlign w:val="center"/>
          </w:tcPr>
          <w:p w14:paraId="6ADE7128" w14:textId="77777777" w:rsidR="004509D0" w:rsidRPr="00AB1C6F" w:rsidRDefault="004509D0" w:rsidP="004509D0">
            <w:pPr>
              <w:pStyle w:val="aa"/>
              <w:jc w:val="left"/>
            </w:pPr>
            <w:r>
              <w:t>01.90-фл.Подт. Капитан-механик</w:t>
            </w:r>
          </w:p>
        </w:tc>
        <w:tc>
          <w:tcPr>
            <w:tcW w:w="3676" w:type="dxa"/>
            <w:vAlign w:val="center"/>
          </w:tcPr>
          <w:p w14:paraId="72A7FF5E" w14:textId="77777777" w:rsidR="004509D0" w:rsidRDefault="004509D0" w:rsidP="004509D0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31FCB275" w14:textId="77777777" w:rsidR="004509D0" w:rsidRDefault="004509D0" w:rsidP="004509D0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46570F57" w14:textId="1E3E6495" w:rsidR="004509D0" w:rsidRPr="00C31700" w:rsidRDefault="004509D0" w:rsidP="004509D0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14F45878" w14:textId="5AA576CD" w:rsidR="004509D0" w:rsidRPr="00C31700" w:rsidRDefault="004509D0" w:rsidP="004509D0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7CF2C197" w14:textId="18CB8C0A" w:rsidR="004509D0" w:rsidRPr="00C31700" w:rsidRDefault="004509D0" w:rsidP="004509D0">
            <w:pPr>
              <w:pStyle w:val="aa"/>
            </w:pPr>
            <w:r>
              <w:t>выполняется</w:t>
            </w:r>
          </w:p>
        </w:tc>
      </w:tr>
      <w:tr w:rsidR="004509D0" w:rsidRPr="00C31700" w14:paraId="36A11B61" w14:textId="77777777" w:rsidTr="00E27A2D">
        <w:trPr>
          <w:jc w:val="center"/>
        </w:trPr>
        <w:tc>
          <w:tcPr>
            <w:tcW w:w="3043" w:type="dxa"/>
            <w:vAlign w:val="center"/>
          </w:tcPr>
          <w:p w14:paraId="137E714E" w14:textId="77777777" w:rsidR="004509D0" w:rsidRPr="00AB1C6F" w:rsidRDefault="004509D0" w:rsidP="004509D0">
            <w:pPr>
              <w:pStyle w:val="aa"/>
              <w:jc w:val="left"/>
            </w:pPr>
            <w:r>
              <w:t>02.90-фл.Подт. Старший помощник капитана - первый помощник механика</w:t>
            </w:r>
          </w:p>
        </w:tc>
        <w:tc>
          <w:tcPr>
            <w:tcW w:w="3676" w:type="dxa"/>
            <w:vAlign w:val="center"/>
          </w:tcPr>
          <w:p w14:paraId="74CD76BA" w14:textId="77777777" w:rsidR="004509D0" w:rsidRDefault="004509D0" w:rsidP="004509D0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0950C305" w14:textId="77777777" w:rsidR="004509D0" w:rsidRDefault="004509D0" w:rsidP="004509D0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7A565D9F" w14:textId="53C80EE2" w:rsidR="004509D0" w:rsidRPr="00C31700" w:rsidRDefault="004509D0" w:rsidP="004509D0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5E528F8D" w14:textId="3CEFD73B" w:rsidR="004509D0" w:rsidRPr="00C31700" w:rsidRDefault="004509D0" w:rsidP="004509D0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2059F88E" w14:textId="5820D82F" w:rsidR="004509D0" w:rsidRPr="00C31700" w:rsidRDefault="004509D0" w:rsidP="004509D0">
            <w:pPr>
              <w:pStyle w:val="aa"/>
            </w:pPr>
            <w:r>
              <w:t>выполняется</w:t>
            </w:r>
          </w:p>
        </w:tc>
      </w:tr>
      <w:tr w:rsidR="004509D0" w:rsidRPr="00C31700" w14:paraId="3120F863" w14:textId="77777777" w:rsidTr="00E27A2D">
        <w:trPr>
          <w:jc w:val="center"/>
        </w:trPr>
        <w:tc>
          <w:tcPr>
            <w:tcW w:w="3043" w:type="dxa"/>
            <w:vAlign w:val="center"/>
          </w:tcPr>
          <w:p w14:paraId="5DA43021" w14:textId="77777777" w:rsidR="004509D0" w:rsidRPr="00AB1C6F" w:rsidRDefault="004509D0" w:rsidP="004509D0">
            <w:pPr>
              <w:pStyle w:val="aa"/>
              <w:jc w:val="left"/>
            </w:pPr>
            <w:r>
              <w:t>03.90-фл.Подт. Второй помощник капитана - второй помощник механика</w:t>
            </w:r>
          </w:p>
        </w:tc>
        <w:tc>
          <w:tcPr>
            <w:tcW w:w="3676" w:type="dxa"/>
            <w:vAlign w:val="center"/>
          </w:tcPr>
          <w:p w14:paraId="7ED73E4C" w14:textId="77777777" w:rsidR="004509D0" w:rsidRDefault="004509D0" w:rsidP="004509D0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227DE16C" w14:textId="77777777" w:rsidR="004509D0" w:rsidRDefault="004509D0" w:rsidP="004509D0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523DB0CB" w14:textId="7F127689" w:rsidR="004509D0" w:rsidRPr="00C31700" w:rsidRDefault="004509D0" w:rsidP="004509D0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23B43D4E" w14:textId="025A6274" w:rsidR="004509D0" w:rsidRPr="00C31700" w:rsidRDefault="004509D0" w:rsidP="004509D0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54A09FD8" w14:textId="607FB935" w:rsidR="004509D0" w:rsidRPr="00C31700" w:rsidRDefault="004509D0" w:rsidP="004509D0">
            <w:pPr>
              <w:pStyle w:val="aa"/>
            </w:pPr>
            <w:r>
              <w:t>выполняется</w:t>
            </w:r>
          </w:p>
        </w:tc>
      </w:tr>
      <w:tr w:rsidR="004509D0" w:rsidRPr="00C31700" w14:paraId="56641D28" w14:textId="77777777" w:rsidTr="00E27A2D">
        <w:trPr>
          <w:jc w:val="center"/>
        </w:trPr>
        <w:tc>
          <w:tcPr>
            <w:tcW w:w="3043" w:type="dxa"/>
            <w:vAlign w:val="center"/>
          </w:tcPr>
          <w:p w14:paraId="58E5BC6A" w14:textId="77777777" w:rsidR="004509D0" w:rsidRPr="00AB1C6F" w:rsidRDefault="004509D0" w:rsidP="004509D0">
            <w:pPr>
              <w:pStyle w:val="aa"/>
              <w:jc w:val="left"/>
            </w:pPr>
            <w:r>
              <w:t>04.90-фл.Подт. Третий помощник капитана - третий помощник механика</w:t>
            </w:r>
          </w:p>
        </w:tc>
        <w:tc>
          <w:tcPr>
            <w:tcW w:w="3676" w:type="dxa"/>
            <w:vAlign w:val="center"/>
          </w:tcPr>
          <w:p w14:paraId="007A0F2B" w14:textId="77777777" w:rsidR="004509D0" w:rsidRDefault="004509D0" w:rsidP="004509D0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65A4A43C" w14:textId="77777777" w:rsidR="004509D0" w:rsidRDefault="004509D0" w:rsidP="004509D0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783D73CD" w14:textId="1EF10185" w:rsidR="004509D0" w:rsidRPr="00C31700" w:rsidRDefault="004509D0" w:rsidP="004509D0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68907B41" w14:textId="1ED41EF0" w:rsidR="004509D0" w:rsidRPr="00C31700" w:rsidRDefault="004509D0" w:rsidP="004509D0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09D54927" w14:textId="4AB3ABF0" w:rsidR="004509D0" w:rsidRPr="00C31700" w:rsidRDefault="004509D0" w:rsidP="004509D0">
            <w:pPr>
              <w:pStyle w:val="aa"/>
            </w:pPr>
            <w:r>
              <w:t>выполняется</w:t>
            </w:r>
          </w:p>
        </w:tc>
      </w:tr>
      <w:tr w:rsidR="004509D0" w:rsidRPr="00C31700" w14:paraId="0802441A" w14:textId="77777777" w:rsidTr="00E27A2D">
        <w:trPr>
          <w:jc w:val="center"/>
        </w:trPr>
        <w:tc>
          <w:tcPr>
            <w:tcW w:w="3043" w:type="dxa"/>
            <w:vAlign w:val="center"/>
          </w:tcPr>
          <w:p w14:paraId="59BF6604" w14:textId="77777777" w:rsidR="004509D0" w:rsidRPr="00AB1C6F" w:rsidRDefault="004509D0" w:rsidP="004509D0">
            <w:pPr>
              <w:pStyle w:val="aa"/>
              <w:jc w:val="left"/>
            </w:pPr>
            <w:r>
              <w:t>05.90-фл.Подт. Первый помощник электромеханика</w:t>
            </w:r>
          </w:p>
        </w:tc>
        <w:tc>
          <w:tcPr>
            <w:tcW w:w="3676" w:type="dxa"/>
            <w:vAlign w:val="center"/>
          </w:tcPr>
          <w:p w14:paraId="1EB9832B" w14:textId="77777777" w:rsidR="004509D0" w:rsidRDefault="004509D0" w:rsidP="004509D0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4DE9C8AF" w14:textId="77777777" w:rsidR="004509D0" w:rsidRDefault="004509D0" w:rsidP="004509D0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1CC4C708" w14:textId="69D7EC5A" w:rsidR="004509D0" w:rsidRPr="00C31700" w:rsidRDefault="004509D0" w:rsidP="004509D0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44142F22" w14:textId="1B93348E" w:rsidR="004509D0" w:rsidRPr="00C31700" w:rsidRDefault="004509D0" w:rsidP="004509D0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55611227" w14:textId="7953E8B9" w:rsidR="004509D0" w:rsidRPr="00C31700" w:rsidRDefault="004509D0" w:rsidP="004509D0">
            <w:pPr>
              <w:pStyle w:val="aa"/>
            </w:pPr>
            <w:r>
              <w:t>выполняется</w:t>
            </w:r>
          </w:p>
        </w:tc>
      </w:tr>
      <w:tr w:rsidR="004509D0" w:rsidRPr="00C31700" w14:paraId="3040AB44" w14:textId="77777777" w:rsidTr="00E27A2D">
        <w:trPr>
          <w:jc w:val="center"/>
        </w:trPr>
        <w:tc>
          <w:tcPr>
            <w:tcW w:w="3043" w:type="dxa"/>
            <w:vAlign w:val="center"/>
          </w:tcPr>
          <w:p w14:paraId="59FB5C6E" w14:textId="77777777" w:rsidR="004509D0" w:rsidRPr="00AB1C6F" w:rsidRDefault="004509D0" w:rsidP="004509D0">
            <w:pPr>
              <w:pStyle w:val="aa"/>
              <w:jc w:val="left"/>
            </w:pPr>
            <w:r>
              <w:t>06.90-фл.Подт. Моторист-рулевой</w:t>
            </w:r>
          </w:p>
        </w:tc>
        <w:tc>
          <w:tcPr>
            <w:tcW w:w="3676" w:type="dxa"/>
            <w:vAlign w:val="center"/>
          </w:tcPr>
          <w:p w14:paraId="1B15D0A3" w14:textId="77777777" w:rsidR="004509D0" w:rsidRDefault="004509D0" w:rsidP="004509D0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2EF1CD8A" w14:textId="77777777" w:rsidR="004509D0" w:rsidRDefault="004509D0" w:rsidP="004509D0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0D66F630" w14:textId="231409CE" w:rsidR="004509D0" w:rsidRPr="00C31700" w:rsidRDefault="004509D0" w:rsidP="004509D0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41FF34C1" w14:textId="52C8DC68" w:rsidR="004509D0" w:rsidRPr="00C31700" w:rsidRDefault="004509D0" w:rsidP="004509D0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7697951F" w14:textId="7EBC60F0" w:rsidR="004509D0" w:rsidRPr="00C31700" w:rsidRDefault="004509D0" w:rsidP="004509D0">
            <w:pPr>
              <w:pStyle w:val="aa"/>
            </w:pPr>
            <w:r>
              <w:t>выполняется</w:t>
            </w:r>
          </w:p>
        </w:tc>
      </w:tr>
      <w:tr w:rsidR="004509D0" w:rsidRPr="00C31700" w14:paraId="27C4FB15" w14:textId="77777777" w:rsidTr="00E27A2D">
        <w:trPr>
          <w:jc w:val="center"/>
        </w:trPr>
        <w:tc>
          <w:tcPr>
            <w:tcW w:w="3043" w:type="dxa"/>
            <w:vAlign w:val="center"/>
          </w:tcPr>
          <w:p w14:paraId="3BF723D9" w14:textId="77777777" w:rsidR="004509D0" w:rsidRPr="00AB1C6F" w:rsidRDefault="004509D0" w:rsidP="004509D0">
            <w:pPr>
              <w:pStyle w:val="aa"/>
              <w:jc w:val="left"/>
            </w:pPr>
            <w:r>
              <w:t>07.90-фл.Подт. Матрос</w:t>
            </w:r>
          </w:p>
        </w:tc>
        <w:tc>
          <w:tcPr>
            <w:tcW w:w="3676" w:type="dxa"/>
            <w:vAlign w:val="center"/>
          </w:tcPr>
          <w:p w14:paraId="13271500" w14:textId="77777777" w:rsidR="004509D0" w:rsidRDefault="004509D0" w:rsidP="004509D0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29" w:type="dxa"/>
            <w:vAlign w:val="center"/>
          </w:tcPr>
          <w:p w14:paraId="5D5D5A52" w14:textId="77777777" w:rsidR="004509D0" w:rsidRDefault="004509D0" w:rsidP="004509D0">
            <w:pPr>
              <w:pStyle w:val="aa"/>
            </w:pPr>
            <w:r>
              <w:t xml:space="preserve">Снижение утомления и восстановление работоспособности </w:t>
            </w:r>
          </w:p>
        </w:tc>
        <w:tc>
          <w:tcPr>
            <w:tcW w:w="2404" w:type="dxa"/>
            <w:vAlign w:val="center"/>
          </w:tcPr>
          <w:p w14:paraId="615ED3E7" w14:textId="1BDFCB41" w:rsidR="004509D0" w:rsidRPr="00C31700" w:rsidRDefault="004509D0" w:rsidP="004509D0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0DF43623" w14:textId="73853E06" w:rsidR="004509D0" w:rsidRPr="00C31700" w:rsidRDefault="004509D0" w:rsidP="004509D0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6CCDA1CC" w14:textId="59A95BF9" w:rsidR="004509D0" w:rsidRPr="00C31700" w:rsidRDefault="004509D0" w:rsidP="004509D0">
            <w:pPr>
              <w:pStyle w:val="aa"/>
            </w:pPr>
            <w:r>
              <w:t>выполняется</w:t>
            </w:r>
          </w:p>
        </w:tc>
      </w:tr>
      <w:tr w:rsidR="004509D0" w:rsidRPr="00C31700" w14:paraId="35635DC2" w14:textId="77777777" w:rsidTr="00E27A2D">
        <w:trPr>
          <w:jc w:val="center"/>
        </w:trPr>
        <w:tc>
          <w:tcPr>
            <w:tcW w:w="3043" w:type="dxa"/>
            <w:vAlign w:val="center"/>
          </w:tcPr>
          <w:p w14:paraId="4AE124BA" w14:textId="77777777" w:rsidR="004509D0" w:rsidRPr="00AB1C6F" w:rsidRDefault="004509D0" w:rsidP="004509D0">
            <w:pPr>
              <w:pStyle w:val="aa"/>
              <w:jc w:val="left"/>
            </w:pPr>
            <w:r>
              <w:t>08.90-фл.Подт. Повар</w:t>
            </w:r>
          </w:p>
        </w:tc>
        <w:tc>
          <w:tcPr>
            <w:tcW w:w="3676" w:type="dxa"/>
            <w:vAlign w:val="center"/>
          </w:tcPr>
          <w:p w14:paraId="3A4AD414" w14:textId="77777777" w:rsidR="004509D0" w:rsidRDefault="004509D0" w:rsidP="004509D0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29" w:type="dxa"/>
            <w:vAlign w:val="center"/>
          </w:tcPr>
          <w:p w14:paraId="63B6DB4E" w14:textId="77777777" w:rsidR="004509D0" w:rsidRDefault="004509D0" w:rsidP="004509D0">
            <w:pPr>
              <w:pStyle w:val="aa"/>
            </w:pPr>
            <w:r>
              <w:t xml:space="preserve">Снижение утомления и восстановление работоспособности </w:t>
            </w:r>
          </w:p>
        </w:tc>
        <w:tc>
          <w:tcPr>
            <w:tcW w:w="2404" w:type="dxa"/>
            <w:vAlign w:val="center"/>
          </w:tcPr>
          <w:p w14:paraId="79082995" w14:textId="513A3998" w:rsidR="004509D0" w:rsidRPr="00C31700" w:rsidRDefault="004509D0" w:rsidP="004509D0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493028B2" w14:textId="41C069C4" w:rsidR="004509D0" w:rsidRPr="00C31700" w:rsidRDefault="004509D0" w:rsidP="004509D0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57962056" w14:textId="0DA64D1D" w:rsidR="004509D0" w:rsidRPr="00C31700" w:rsidRDefault="004509D0" w:rsidP="004509D0">
            <w:pPr>
              <w:pStyle w:val="aa"/>
            </w:pPr>
            <w:r>
              <w:t>выполняется</w:t>
            </w:r>
          </w:p>
        </w:tc>
      </w:tr>
      <w:tr w:rsidR="004509D0" w:rsidRPr="00C31700" w14:paraId="6FDD5F6F" w14:textId="77777777" w:rsidTr="00E27A2D">
        <w:trPr>
          <w:jc w:val="center"/>
        </w:trPr>
        <w:tc>
          <w:tcPr>
            <w:tcW w:w="3043" w:type="dxa"/>
            <w:vAlign w:val="center"/>
          </w:tcPr>
          <w:p w14:paraId="40109F23" w14:textId="77777777" w:rsidR="004509D0" w:rsidRPr="00AB1C6F" w:rsidRDefault="004509D0" w:rsidP="004509D0">
            <w:pPr>
              <w:pStyle w:val="aa"/>
              <w:rPr>
                <w:i/>
              </w:rPr>
            </w:pPr>
            <w:r>
              <w:rPr>
                <w:i/>
              </w:rPr>
              <w:t>Бункеровочная станция-7 (91), пр. 944б/1018, 2213/1018 (бункеровочная станция)</w:t>
            </w:r>
          </w:p>
        </w:tc>
        <w:tc>
          <w:tcPr>
            <w:tcW w:w="3676" w:type="dxa"/>
            <w:vAlign w:val="center"/>
          </w:tcPr>
          <w:p w14:paraId="58B5DC60" w14:textId="77777777" w:rsidR="004509D0" w:rsidRDefault="004509D0" w:rsidP="004509D0">
            <w:pPr>
              <w:pStyle w:val="aa"/>
            </w:pPr>
          </w:p>
        </w:tc>
        <w:tc>
          <w:tcPr>
            <w:tcW w:w="2829" w:type="dxa"/>
            <w:vAlign w:val="center"/>
          </w:tcPr>
          <w:p w14:paraId="53D446D6" w14:textId="77777777" w:rsidR="004509D0" w:rsidRDefault="004509D0" w:rsidP="004509D0">
            <w:pPr>
              <w:pStyle w:val="aa"/>
            </w:pPr>
          </w:p>
        </w:tc>
        <w:tc>
          <w:tcPr>
            <w:tcW w:w="2404" w:type="dxa"/>
            <w:vAlign w:val="center"/>
          </w:tcPr>
          <w:p w14:paraId="11AE522B" w14:textId="77777777" w:rsidR="004509D0" w:rsidRPr="00C31700" w:rsidRDefault="004509D0" w:rsidP="004509D0">
            <w:pPr>
              <w:pStyle w:val="aa"/>
            </w:pPr>
          </w:p>
        </w:tc>
        <w:tc>
          <w:tcPr>
            <w:tcW w:w="2264" w:type="dxa"/>
            <w:vAlign w:val="center"/>
          </w:tcPr>
          <w:p w14:paraId="6792E79A" w14:textId="77777777" w:rsidR="004509D0" w:rsidRPr="00C31700" w:rsidRDefault="004509D0" w:rsidP="004509D0">
            <w:pPr>
              <w:pStyle w:val="aa"/>
            </w:pPr>
          </w:p>
        </w:tc>
        <w:tc>
          <w:tcPr>
            <w:tcW w:w="1347" w:type="dxa"/>
            <w:vAlign w:val="center"/>
          </w:tcPr>
          <w:p w14:paraId="09CBF0B1" w14:textId="77777777" w:rsidR="004509D0" w:rsidRPr="00C31700" w:rsidRDefault="004509D0" w:rsidP="004509D0">
            <w:pPr>
              <w:pStyle w:val="aa"/>
            </w:pPr>
          </w:p>
        </w:tc>
      </w:tr>
      <w:tr w:rsidR="00D90F2D" w:rsidRPr="00C31700" w14:paraId="2D63ACD3" w14:textId="77777777" w:rsidTr="00E27A2D">
        <w:trPr>
          <w:jc w:val="center"/>
        </w:trPr>
        <w:tc>
          <w:tcPr>
            <w:tcW w:w="3043" w:type="dxa"/>
            <w:vAlign w:val="center"/>
          </w:tcPr>
          <w:p w14:paraId="1AA31AD0" w14:textId="77777777" w:rsidR="00D90F2D" w:rsidRPr="00AB1C6F" w:rsidRDefault="00D90F2D" w:rsidP="00D90F2D">
            <w:pPr>
              <w:pStyle w:val="aa"/>
              <w:jc w:val="left"/>
            </w:pPr>
            <w:r>
              <w:t>04.91-фл.Подт. Второй помощ</w:t>
            </w:r>
            <w:r>
              <w:lastRenderedPageBreak/>
              <w:t>ник механика - шкипер</w:t>
            </w:r>
          </w:p>
        </w:tc>
        <w:tc>
          <w:tcPr>
            <w:tcW w:w="3676" w:type="dxa"/>
            <w:vAlign w:val="center"/>
          </w:tcPr>
          <w:p w14:paraId="7E487034" w14:textId="77777777" w:rsidR="00D90F2D" w:rsidRDefault="00D90F2D" w:rsidP="00D90F2D">
            <w:pPr>
              <w:pStyle w:val="aa"/>
            </w:pPr>
            <w:r>
              <w:lastRenderedPageBreak/>
              <w:t xml:space="preserve">Шум: При пребывании в зоне влияния </w:t>
            </w:r>
            <w:r>
              <w:lastRenderedPageBreak/>
              <w:t>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3C058881" w14:textId="77777777" w:rsidR="00D90F2D" w:rsidRDefault="00D90F2D" w:rsidP="00D90F2D">
            <w:pPr>
              <w:pStyle w:val="aa"/>
            </w:pPr>
            <w:r>
              <w:lastRenderedPageBreak/>
              <w:t>Защита органов слуха от по</w:t>
            </w:r>
            <w:r>
              <w:lastRenderedPageBreak/>
              <w:t xml:space="preserve">вышенного уровня звука </w:t>
            </w:r>
          </w:p>
        </w:tc>
        <w:tc>
          <w:tcPr>
            <w:tcW w:w="2404" w:type="dxa"/>
            <w:vAlign w:val="center"/>
          </w:tcPr>
          <w:p w14:paraId="3B52A264" w14:textId="1C7E8780" w:rsidR="00D90F2D" w:rsidRPr="00C31700" w:rsidRDefault="00D90F2D" w:rsidP="00D90F2D">
            <w:pPr>
              <w:pStyle w:val="aa"/>
            </w:pPr>
            <w:r>
              <w:lastRenderedPageBreak/>
              <w:t xml:space="preserve">Постоянно в период </w:t>
            </w:r>
            <w:r>
              <w:lastRenderedPageBreak/>
              <w:t>навигации</w:t>
            </w:r>
          </w:p>
        </w:tc>
        <w:tc>
          <w:tcPr>
            <w:tcW w:w="2264" w:type="dxa"/>
            <w:vAlign w:val="center"/>
          </w:tcPr>
          <w:p w14:paraId="6C2CB4E3" w14:textId="3D20F61E" w:rsidR="00D90F2D" w:rsidRPr="00C31700" w:rsidRDefault="00D90F2D" w:rsidP="00D90F2D">
            <w:pPr>
              <w:pStyle w:val="aa"/>
            </w:pPr>
            <w:r>
              <w:lastRenderedPageBreak/>
              <w:t>Командир судна</w:t>
            </w:r>
          </w:p>
        </w:tc>
        <w:tc>
          <w:tcPr>
            <w:tcW w:w="1347" w:type="dxa"/>
            <w:vAlign w:val="center"/>
          </w:tcPr>
          <w:p w14:paraId="0A244B26" w14:textId="348EB4B7" w:rsidR="00D90F2D" w:rsidRPr="00C31700" w:rsidRDefault="00D90F2D" w:rsidP="00D90F2D">
            <w:pPr>
              <w:pStyle w:val="aa"/>
            </w:pPr>
            <w:r>
              <w:t>выполняется</w:t>
            </w:r>
          </w:p>
        </w:tc>
      </w:tr>
      <w:tr w:rsidR="00D90F2D" w:rsidRPr="00C31700" w14:paraId="6BC9E08B" w14:textId="77777777" w:rsidTr="00E27A2D">
        <w:trPr>
          <w:jc w:val="center"/>
        </w:trPr>
        <w:tc>
          <w:tcPr>
            <w:tcW w:w="3043" w:type="dxa"/>
            <w:vAlign w:val="center"/>
          </w:tcPr>
          <w:p w14:paraId="63E9E115" w14:textId="77777777" w:rsidR="00D90F2D" w:rsidRPr="00AB1C6F" w:rsidRDefault="00D90F2D" w:rsidP="00D90F2D">
            <w:pPr>
              <w:pStyle w:val="aa"/>
              <w:rPr>
                <w:i/>
              </w:rPr>
            </w:pPr>
            <w:r>
              <w:rPr>
                <w:i/>
              </w:rPr>
              <w:t>т/х "РТ-760" (92), пр. 1741 (буксир-толкач)</w:t>
            </w:r>
          </w:p>
        </w:tc>
        <w:tc>
          <w:tcPr>
            <w:tcW w:w="3676" w:type="dxa"/>
            <w:vAlign w:val="center"/>
          </w:tcPr>
          <w:p w14:paraId="1E6CD8F1" w14:textId="77777777" w:rsidR="00D90F2D" w:rsidRDefault="00D90F2D" w:rsidP="00D90F2D">
            <w:pPr>
              <w:pStyle w:val="aa"/>
            </w:pPr>
          </w:p>
        </w:tc>
        <w:tc>
          <w:tcPr>
            <w:tcW w:w="2829" w:type="dxa"/>
            <w:vAlign w:val="center"/>
          </w:tcPr>
          <w:p w14:paraId="50CB681F" w14:textId="77777777" w:rsidR="00D90F2D" w:rsidRDefault="00D90F2D" w:rsidP="00D90F2D">
            <w:pPr>
              <w:pStyle w:val="aa"/>
            </w:pPr>
          </w:p>
        </w:tc>
        <w:tc>
          <w:tcPr>
            <w:tcW w:w="2404" w:type="dxa"/>
            <w:vAlign w:val="center"/>
          </w:tcPr>
          <w:p w14:paraId="26664D8C" w14:textId="77777777" w:rsidR="00D90F2D" w:rsidRPr="00C31700" w:rsidRDefault="00D90F2D" w:rsidP="00D90F2D">
            <w:pPr>
              <w:pStyle w:val="aa"/>
            </w:pPr>
          </w:p>
        </w:tc>
        <w:tc>
          <w:tcPr>
            <w:tcW w:w="2264" w:type="dxa"/>
            <w:vAlign w:val="center"/>
          </w:tcPr>
          <w:p w14:paraId="3DB9B6FF" w14:textId="77777777" w:rsidR="00D90F2D" w:rsidRPr="00C31700" w:rsidRDefault="00D90F2D" w:rsidP="00D90F2D">
            <w:pPr>
              <w:pStyle w:val="aa"/>
            </w:pPr>
          </w:p>
        </w:tc>
        <w:tc>
          <w:tcPr>
            <w:tcW w:w="1347" w:type="dxa"/>
            <w:vAlign w:val="center"/>
          </w:tcPr>
          <w:p w14:paraId="18AE24E3" w14:textId="77777777" w:rsidR="00D90F2D" w:rsidRPr="00C31700" w:rsidRDefault="00D90F2D" w:rsidP="00D90F2D">
            <w:pPr>
              <w:pStyle w:val="aa"/>
            </w:pPr>
          </w:p>
        </w:tc>
      </w:tr>
      <w:tr w:rsidR="00D90F2D" w:rsidRPr="00C31700" w14:paraId="73300BC0" w14:textId="77777777" w:rsidTr="00E27A2D">
        <w:trPr>
          <w:jc w:val="center"/>
        </w:trPr>
        <w:tc>
          <w:tcPr>
            <w:tcW w:w="3043" w:type="dxa"/>
            <w:vAlign w:val="center"/>
          </w:tcPr>
          <w:p w14:paraId="3AB82AA9" w14:textId="77777777" w:rsidR="00D90F2D" w:rsidRPr="00AB1C6F" w:rsidRDefault="00D90F2D" w:rsidP="00D90F2D">
            <w:pPr>
              <w:pStyle w:val="aa"/>
              <w:jc w:val="left"/>
            </w:pPr>
            <w:r>
              <w:t>01.92-фл.Подт. Второй помощник капитана - второй помощник механика</w:t>
            </w:r>
          </w:p>
        </w:tc>
        <w:tc>
          <w:tcPr>
            <w:tcW w:w="3676" w:type="dxa"/>
            <w:vAlign w:val="center"/>
          </w:tcPr>
          <w:p w14:paraId="46495A1B" w14:textId="77777777" w:rsidR="00D90F2D" w:rsidRDefault="00D90F2D" w:rsidP="00D90F2D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071286F1" w14:textId="77777777" w:rsidR="00D90F2D" w:rsidRDefault="00D90F2D" w:rsidP="00D90F2D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6CCF89D0" w14:textId="127BFCDE" w:rsidR="00D90F2D" w:rsidRPr="00C31700" w:rsidRDefault="00D90F2D" w:rsidP="00D90F2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70E6EE97" w14:textId="3C8196EA" w:rsidR="00D90F2D" w:rsidRPr="00C31700" w:rsidRDefault="00D90F2D" w:rsidP="00D90F2D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665C04C6" w14:textId="636A9216" w:rsidR="00D90F2D" w:rsidRPr="00C31700" w:rsidRDefault="00D90F2D" w:rsidP="00D90F2D">
            <w:pPr>
              <w:pStyle w:val="aa"/>
            </w:pPr>
            <w:r>
              <w:t>выполняется</w:t>
            </w:r>
          </w:p>
        </w:tc>
      </w:tr>
      <w:tr w:rsidR="00D90F2D" w:rsidRPr="00C31700" w14:paraId="79F218FF" w14:textId="77777777" w:rsidTr="00E27A2D">
        <w:trPr>
          <w:jc w:val="center"/>
        </w:trPr>
        <w:tc>
          <w:tcPr>
            <w:tcW w:w="3043" w:type="dxa"/>
            <w:vAlign w:val="center"/>
          </w:tcPr>
          <w:p w14:paraId="153FAD34" w14:textId="77777777" w:rsidR="00D90F2D" w:rsidRPr="00AB1C6F" w:rsidRDefault="00D90F2D" w:rsidP="00D90F2D">
            <w:pPr>
              <w:pStyle w:val="aa"/>
              <w:jc w:val="left"/>
            </w:pPr>
            <w:r>
              <w:t>02.92-фл.Подт. Электрик судовой</w:t>
            </w:r>
          </w:p>
        </w:tc>
        <w:tc>
          <w:tcPr>
            <w:tcW w:w="3676" w:type="dxa"/>
            <w:vAlign w:val="center"/>
          </w:tcPr>
          <w:p w14:paraId="46E45F75" w14:textId="77777777" w:rsidR="00D90F2D" w:rsidRDefault="00D90F2D" w:rsidP="00D90F2D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422EF4DA" w14:textId="77777777" w:rsidR="00D90F2D" w:rsidRDefault="00D90F2D" w:rsidP="00D90F2D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1E7437DF" w14:textId="39A091D6" w:rsidR="00D90F2D" w:rsidRPr="00C31700" w:rsidRDefault="00D90F2D" w:rsidP="00D90F2D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6B903655" w14:textId="5287737C" w:rsidR="00D90F2D" w:rsidRPr="00C31700" w:rsidRDefault="00D90F2D" w:rsidP="00D90F2D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1681504B" w14:textId="50C4064A" w:rsidR="00D90F2D" w:rsidRPr="00C31700" w:rsidRDefault="00D90F2D" w:rsidP="00D90F2D">
            <w:pPr>
              <w:pStyle w:val="aa"/>
            </w:pPr>
            <w:r>
              <w:t>выполняется</w:t>
            </w:r>
          </w:p>
        </w:tc>
      </w:tr>
      <w:tr w:rsidR="00D90F2D" w:rsidRPr="00C31700" w14:paraId="1DBF54E3" w14:textId="77777777" w:rsidTr="002505B7">
        <w:trPr>
          <w:jc w:val="center"/>
        </w:trPr>
        <w:tc>
          <w:tcPr>
            <w:tcW w:w="15563" w:type="dxa"/>
            <w:gridSpan w:val="6"/>
            <w:vAlign w:val="center"/>
          </w:tcPr>
          <w:p w14:paraId="313A1EE0" w14:textId="3EAE48DB" w:rsidR="00D90F2D" w:rsidRPr="00D90F2D" w:rsidRDefault="00D90F2D" w:rsidP="00D90F2D">
            <w:pPr>
              <w:pStyle w:val="aa"/>
              <w:rPr>
                <w:b/>
              </w:rPr>
            </w:pPr>
            <w:r w:rsidRPr="00D90F2D">
              <w:rPr>
                <w:b/>
                <w:i/>
              </w:rPr>
              <w:t>Береговые подразделения</w:t>
            </w:r>
          </w:p>
        </w:tc>
      </w:tr>
      <w:tr w:rsidR="00D90F2D" w:rsidRPr="00C31700" w14:paraId="62BD23FC" w14:textId="77777777" w:rsidTr="00E27A2D">
        <w:trPr>
          <w:jc w:val="center"/>
        </w:trPr>
        <w:tc>
          <w:tcPr>
            <w:tcW w:w="3043" w:type="dxa"/>
            <w:vAlign w:val="center"/>
          </w:tcPr>
          <w:p w14:paraId="15D03E46" w14:textId="77777777" w:rsidR="00D90F2D" w:rsidRPr="00AB1C6F" w:rsidRDefault="00D90F2D" w:rsidP="00D90F2D">
            <w:pPr>
              <w:pStyle w:val="aa"/>
              <w:rPr>
                <w:i/>
              </w:rPr>
            </w:pPr>
            <w:r>
              <w:rPr>
                <w:i/>
              </w:rPr>
              <w:t>Котельно-корпусный цех (03)</w:t>
            </w:r>
          </w:p>
        </w:tc>
        <w:tc>
          <w:tcPr>
            <w:tcW w:w="3676" w:type="dxa"/>
            <w:vAlign w:val="center"/>
          </w:tcPr>
          <w:p w14:paraId="70F1AFEF" w14:textId="77777777" w:rsidR="00D90F2D" w:rsidRDefault="00D90F2D" w:rsidP="00D90F2D">
            <w:pPr>
              <w:pStyle w:val="aa"/>
            </w:pPr>
          </w:p>
        </w:tc>
        <w:tc>
          <w:tcPr>
            <w:tcW w:w="2829" w:type="dxa"/>
            <w:vAlign w:val="center"/>
          </w:tcPr>
          <w:p w14:paraId="02F75FFC" w14:textId="77777777" w:rsidR="00D90F2D" w:rsidRDefault="00D90F2D" w:rsidP="00D90F2D">
            <w:pPr>
              <w:pStyle w:val="aa"/>
            </w:pPr>
          </w:p>
        </w:tc>
        <w:tc>
          <w:tcPr>
            <w:tcW w:w="2404" w:type="dxa"/>
            <w:vAlign w:val="center"/>
          </w:tcPr>
          <w:p w14:paraId="6729F945" w14:textId="77777777" w:rsidR="00D90F2D" w:rsidRPr="00C31700" w:rsidRDefault="00D90F2D" w:rsidP="00D90F2D">
            <w:pPr>
              <w:pStyle w:val="aa"/>
            </w:pPr>
          </w:p>
        </w:tc>
        <w:tc>
          <w:tcPr>
            <w:tcW w:w="2264" w:type="dxa"/>
            <w:vAlign w:val="center"/>
          </w:tcPr>
          <w:p w14:paraId="504CCB25" w14:textId="77777777" w:rsidR="00D90F2D" w:rsidRPr="00C31700" w:rsidRDefault="00D90F2D" w:rsidP="00D90F2D">
            <w:pPr>
              <w:pStyle w:val="aa"/>
            </w:pPr>
          </w:p>
        </w:tc>
        <w:tc>
          <w:tcPr>
            <w:tcW w:w="1347" w:type="dxa"/>
            <w:vAlign w:val="center"/>
          </w:tcPr>
          <w:p w14:paraId="2D1A3DAF" w14:textId="77777777" w:rsidR="00D90F2D" w:rsidRPr="00C31700" w:rsidRDefault="00D90F2D" w:rsidP="00D90F2D">
            <w:pPr>
              <w:pStyle w:val="aa"/>
            </w:pPr>
          </w:p>
        </w:tc>
      </w:tr>
      <w:tr w:rsidR="00B255F2" w:rsidRPr="00C31700" w14:paraId="7224A32B" w14:textId="77777777" w:rsidTr="00E27A2D">
        <w:trPr>
          <w:jc w:val="center"/>
        </w:trPr>
        <w:tc>
          <w:tcPr>
            <w:tcW w:w="3043" w:type="dxa"/>
            <w:vAlign w:val="center"/>
          </w:tcPr>
          <w:p w14:paraId="0D1A6A58" w14:textId="77777777" w:rsidR="00B255F2" w:rsidRPr="00B255F2" w:rsidRDefault="00B255F2" w:rsidP="00B255F2">
            <w:pPr>
              <w:pStyle w:val="aa"/>
              <w:jc w:val="left"/>
            </w:pPr>
            <w:r w:rsidRPr="00B255F2">
              <w:t>22.03-Подт. Электрогазосварщик</w:t>
            </w:r>
          </w:p>
        </w:tc>
        <w:tc>
          <w:tcPr>
            <w:tcW w:w="3676" w:type="dxa"/>
            <w:vAlign w:val="center"/>
          </w:tcPr>
          <w:p w14:paraId="496E65BE" w14:textId="77777777" w:rsidR="00B255F2" w:rsidRPr="00B255F2" w:rsidRDefault="00B255F2" w:rsidP="00B255F2">
            <w:pPr>
              <w:pStyle w:val="aa"/>
            </w:pPr>
            <w:r w:rsidRPr="00B255F2">
              <w:t>Тяжесть: Организовать рациональные режимы труда  и отдыха</w:t>
            </w:r>
          </w:p>
        </w:tc>
        <w:tc>
          <w:tcPr>
            <w:tcW w:w="2829" w:type="dxa"/>
            <w:vAlign w:val="center"/>
          </w:tcPr>
          <w:p w14:paraId="2B421792" w14:textId="77777777" w:rsidR="00B255F2" w:rsidRPr="00B255F2" w:rsidRDefault="00B255F2" w:rsidP="00B255F2">
            <w:pPr>
              <w:pStyle w:val="aa"/>
            </w:pPr>
            <w:r w:rsidRPr="00B255F2">
              <w:t xml:space="preserve">Снижение утомления и восстановление работоспособности </w:t>
            </w:r>
          </w:p>
        </w:tc>
        <w:tc>
          <w:tcPr>
            <w:tcW w:w="2404" w:type="dxa"/>
            <w:vAlign w:val="center"/>
          </w:tcPr>
          <w:p w14:paraId="218F04F2" w14:textId="59360445" w:rsidR="00B255F2" w:rsidRPr="00C31700" w:rsidRDefault="00B255F2" w:rsidP="00B255F2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2264" w:type="dxa"/>
            <w:vAlign w:val="center"/>
          </w:tcPr>
          <w:p w14:paraId="084EB41F" w14:textId="77777777" w:rsidR="00B255F2" w:rsidRDefault="00B255F2" w:rsidP="00B255F2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14:paraId="06BD87A4" w14:textId="4E60AFB3" w:rsidR="00B255F2" w:rsidRPr="00C31700" w:rsidRDefault="00B255F2" w:rsidP="00B255F2">
            <w:pPr>
              <w:pStyle w:val="aa"/>
            </w:pPr>
            <w:r>
              <w:t>Начальник котельно- корпусного цеха</w:t>
            </w:r>
          </w:p>
        </w:tc>
        <w:tc>
          <w:tcPr>
            <w:tcW w:w="1347" w:type="dxa"/>
            <w:vAlign w:val="center"/>
          </w:tcPr>
          <w:p w14:paraId="30095C3F" w14:textId="6E4146D5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EF563D" w:rsidRPr="00C31700" w14:paraId="6845B4E3" w14:textId="77777777" w:rsidTr="00E27A2D">
        <w:trPr>
          <w:jc w:val="center"/>
        </w:trPr>
        <w:tc>
          <w:tcPr>
            <w:tcW w:w="3043" w:type="dxa"/>
            <w:vAlign w:val="center"/>
          </w:tcPr>
          <w:p w14:paraId="02949100" w14:textId="77777777" w:rsidR="00EF563D" w:rsidRPr="00B255F2" w:rsidRDefault="00EF563D" w:rsidP="00B255F2">
            <w:pPr>
              <w:pStyle w:val="aa"/>
              <w:jc w:val="left"/>
            </w:pPr>
          </w:p>
        </w:tc>
        <w:tc>
          <w:tcPr>
            <w:tcW w:w="3676" w:type="dxa"/>
            <w:vAlign w:val="center"/>
          </w:tcPr>
          <w:p w14:paraId="188B6187" w14:textId="35CB1B26" w:rsidR="00EF563D" w:rsidRPr="005E2192" w:rsidRDefault="005E2192" w:rsidP="005E2192">
            <w:pPr>
              <w:pStyle w:val="aa"/>
            </w:pPr>
            <w:r w:rsidRPr="005E2192">
              <w:t>Химический: 1. Усовершенствовать систему вентиляции: установить дополнительный вентилятор в систему вытяжного воздуховода сварочного поста</w:t>
            </w:r>
          </w:p>
        </w:tc>
        <w:tc>
          <w:tcPr>
            <w:tcW w:w="2829" w:type="dxa"/>
            <w:vMerge w:val="restart"/>
            <w:vAlign w:val="center"/>
          </w:tcPr>
          <w:p w14:paraId="3629382F" w14:textId="77777777" w:rsidR="00EF563D" w:rsidRPr="005E2192" w:rsidRDefault="00EF563D" w:rsidP="00B255F2">
            <w:pPr>
              <w:pStyle w:val="aa"/>
            </w:pPr>
            <w:r w:rsidRPr="005E2192">
              <w:t xml:space="preserve">Защита органов дыхания </w:t>
            </w:r>
          </w:p>
        </w:tc>
        <w:tc>
          <w:tcPr>
            <w:tcW w:w="2404" w:type="dxa"/>
            <w:vAlign w:val="center"/>
          </w:tcPr>
          <w:p w14:paraId="665D4022" w14:textId="59474D4B" w:rsidR="00EF563D" w:rsidRPr="00C31700" w:rsidRDefault="00EF563D" w:rsidP="00B255F2">
            <w:pPr>
              <w:pStyle w:val="aa"/>
            </w:pPr>
            <w:r w:rsidRPr="00F66877">
              <w:t>Приобретение в соответствии с планом закупа</w:t>
            </w:r>
          </w:p>
        </w:tc>
        <w:tc>
          <w:tcPr>
            <w:tcW w:w="2264" w:type="dxa"/>
            <w:vMerge w:val="restart"/>
            <w:vAlign w:val="center"/>
          </w:tcPr>
          <w:p w14:paraId="1F6D1016" w14:textId="77777777" w:rsidR="00EF563D" w:rsidRPr="00F66877" w:rsidRDefault="00EF563D" w:rsidP="00B255F2">
            <w:pPr>
              <w:jc w:val="center"/>
              <w:rPr>
                <w:sz w:val="20"/>
              </w:rPr>
            </w:pPr>
            <w:r w:rsidRPr="00F66877">
              <w:rPr>
                <w:sz w:val="20"/>
              </w:rPr>
              <w:t>Управление материально- технического снабжения ООО «Норникель –ЕРП»</w:t>
            </w:r>
          </w:p>
          <w:p w14:paraId="360EEDAA" w14:textId="77777777" w:rsidR="00EF563D" w:rsidRPr="00F66877" w:rsidRDefault="00EF563D" w:rsidP="00B255F2">
            <w:pPr>
              <w:jc w:val="center"/>
              <w:rPr>
                <w:sz w:val="20"/>
              </w:rPr>
            </w:pPr>
            <w:r w:rsidRPr="00F66877">
              <w:rPr>
                <w:sz w:val="20"/>
              </w:rPr>
              <w:t>Начальник котельно- корпусного цеха</w:t>
            </w:r>
          </w:p>
          <w:p w14:paraId="2272491F" w14:textId="75C06C25" w:rsidR="00EF563D" w:rsidRPr="00C31700" w:rsidRDefault="00EF563D" w:rsidP="00B255F2">
            <w:pPr>
              <w:pStyle w:val="aa"/>
            </w:pPr>
            <w:r w:rsidRPr="00F66877">
              <w:t>Начальник отдела охраны труда, промышленной и экологической безопасности ПРЭБ</w:t>
            </w:r>
          </w:p>
        </w:tc>
        <w:tc>
          <w:tcPr>
            <w:tcW w:w="1347" w:type="dxa"/>
            <w:vAlign w:val="center"/>
          </w:tcPr>
          <w:p w14:paraId="156BEBE7" w14:textId="7201BC07" w:rsidR="00EF563D" w:rsidRPr="00C31700" w:rsidRDefault="00EF563D" w:rsidP="00B255F2">
            <w:pPr>
              <w:pStyle w:val="aa"/>
            </w:pPr>
            <w:r>
              <w:t>выполняется</w:t>
            </w:r>
          </w:p>
        </w:tc>
      </w:tr>
      <w:tr w:rsidR="00EF563D" w:rsidRPr="00C31700" w14:paraId="52D9D02F" w14:textId="77777777" w:rsidTr="00E27A2D">
        <w:trPr>
          <w:jc w:val="center"/>
        </w:trPr>
        <w:tc>
          <w:tcPr>
            <w:tcW w:w="3043" w:type="dxa"/>
            <w:vAlign w:val="center"/>
          </w:tcPr>
          <w:p w14:paraId="338FC1C1" w14:textId="77777777" w:rsidR="00EF563D" w:rsidRPr="00B255F2" w:rsidRDefault="00EF563D" w:rsidP="00B255F2">
            <w:pPr>
              <w:pStyle w:val="aa"/>
              <w:jc w:val="left"/>
            </w:pPr>
          </w:p>
        </w:tc>
        <w:tc>
          <w:tcPr>
            <w:tcW w:w="3676" w:type="dxa"/>
            <w:vAlign w:val="center"/>
          </w:tcPr>
          <w:p w14:paraId="2D08CDE6" w14:textId="3100B3B0" w:rsidR="00EF563D" w:rsidRPr="00B255F2" w:rsidRDefault="00EF563D" w:rsidP="00B255F2">
            <w:pPr>
              <w:pStyle w:val="aa"/>
            </w:pPr>
            <w:r>
              <w:t xml:space="preserve">2. </w:t>
            </w:r>
            <w:r w:rsidRPr="00B255F2">
              <w:t>При проведении сварочных работ применять средства индивидуальной защиты органов дыхания</w:t>
            </w:r>
          </w:p>
        </w:tc>
        <w:tc>
          <w:tcPr>
            <w:tcW w:w="2829" w:type="dxa"/>
            <w:vMerge/>
            <w:vAlign w:val="center"/>
          </w:tcPr>
          <w:p w14:paraId="45CFC0A7" w14:textId="77777777" w:rsidR="00EF563D" w:rsidRPr="00B255F2" w:rsidRDefault="00EF563D" w:rsidP="00B255F2">
            <w:pPr>
              <w:pStyle w:val="aa"/>
            </w:pPr>
          </w:p>
        </w:tc>
        <w:tc>
          <w:tcPr>
            <w:tcW w:w="2404" w:type="dxa"/>
            <w:vAlign w:val="center"/>
          </w:tcPr>
          <w:p w14:paraId="4E1EA72D" w14:textId="77777777" w:rsidR="00EF563D" w:rsidRPr="00F66877" w:rsidRDefault="00EF563D" w:rsidP="00B255F2">
            <w:pPr>
              <w:pStyle w:val="aa"/>
            </w:pPr>
            <w:bookmarkStart w:id="1" w:name="_GoBack"/>
            <w:bookmarkEnd w:id="1"/>
          </w:p>
        </w:tc>
        <w:tc>
          <w:tcPr>
            <w:tcW w:w="2264" w:type="dxa"/>
            <w:vMerge/>
            <w:vAlign w:val="center"/>
          </w:tcPr>
          <w:p w14:paraId="09004164" w14:textId="77777777" w:rsidR="00EF563D" w:rsidRPr="00F66877" w:rsidRDefault="00EF563D" w:rsidP="00B255F2">
            <w:pPr>
              <w:jc w:val="center"/>
              <w:rPr>
                <w:sz w:val="20"/>
              </w:rPr>
            </w:pPr>
          </w:p>
        </w:tc>
        <w:tc>
          <w:tcPr>
            <w:tcW w:w="1347" w:type="dxa"/>
            <w:vAlign w:val="center"/>
          </w:tcPr>
          <w:p w14:paraId="69D95D36" w14:textId="77777777" w:rsidR="00EF563D" w:rsidRDefault="00EF563D" w:rsidP="00B255F2">
            <w:pPr>
              <w:pStyle w:val="aa"/>
            </w:pPr>
          </w:p>
        </w:tc>
      </w:tr>
      <w:tr w:rsidR="00B255F2" w:rsidRPr="00C31700" w14:paraId="0F6D50E2" w14:textId="77777777" w:rsidTr="002505B7">
        <w:trPr>
          <w:jc w:val="center"/>
        </w:trPr>
        <w:tc>
          <w:tcPr>
            <w:tcW w:w="15563" w:type="dxa"/>
            <w:gridSpan w:val="6"/>
            <w:vAlign w:val="center"/>
          </w:tcPr>
          <w:p w14:paraId="3E5CF69A" w14:textId="315DA6F9" w:rsidR="00B255F2" w:rsidRPr="00C31700" w:rsidRDefault="00B255F2" w:rsidP="00B255F2">
            <w:pPr>
              <w:pStyle w:val="aa"/>
            </w:pPr>
            <w:r>
              <w:rPr>
                <w:b/>
                <w:i/>
              </w:rPr>
              <w:t>Филиал АО «ЕРП» Красноярский судоремонтный центр</w:t>
            </w:r>
          </w:p>
        </w:tc>
      </w:tr>
      <w:tr w:rsidR="00B255F2" w:rsidRPr="00C31700" w14:paraId="5EB56719" w14:textId="77777777" w:rsidTr="002505B7">
        <w:trPr>
          <w:jc w:val="center"/>
        </w:trPr>
        <w:tc>
          <w:tcPr>
            <w:tcW w:w="15563" w:type="dxa"/>
            <w:gridSpan w:val="6"/>
            <w:vAlign w:val="center"/>
          </w:tcPr>
          <w:p w14:paraId="04983852" w14:textId="73DA1729" w:rsidR="00B255F2" w:rsidRDefault="00B255F2" w:rsidP="00B255F2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флот</w:t>
            </w:r>
          </w:p>
        </w:tc>
      </w:tr>
      <w:tr w:rsidR="00B255F2" w:rsidRPr="00C31700" w14:paraId="64953208" w14:textId="77777777" w:rsidTr="00E27A2D">
        <w:trPr>
          <w:jc w:val="center"/>
        </w:trPr>
        <w:tc>
          <w:tcPr>
            <w:tcW w:w="3043" w:type="dxa"/>
            <w:vAlign w:val="center"/>
          </w:tcPr>
          <w:p w14:paraId="6FC4A6E5" w14:textId="77777777" w:rsidR="00B255F2" w:rsidRPr="00AB1C6F" w:rsidRDefault="00B255F2" w:rsidP="00B255F2">
            <w:pPr>
              <w:pStyle w:val="aa"/>
              <w:rPr>
                <w:i/>
              </w:rPr>
            </w:pPr>
            <w:r>
              <w:rPr>
                <w:i/>
              </w:rPr>
              <w:t>КПЛ-5/30 № 68Р (01), пр. Р-99 (плавучий кран)</w:t>
            </w:r>
          </w:p>
        </w:tc>
        <w:tc>
          <w:tcPr>
            <w:tcW w:w="3676" w:type="dxa"/>
            <w:vAlign w:val="center"/>
          </w:tcPr>
          <w:p w14:paraId="66439341" w14:textId="77777777" w:rsidR="00B255F2" w:rsidRDefault="00B255F2" w:rsidP="00B255F2">
            <w:pPr>
              <w:pStyle w:val="aa"/>
            </w:pPr>
          </w:p>
        </w:tc>
        <w:tc>
          <w:tcPr>
            <w:tcW w:w="2829" w:type="dxa"/>
            <w:vAlign w:val="center"/>
          </w:tcPr>
          <w:p w14:paraId="49750C64" w14:textId="77777777" w:rsidR="00B255F2" w:rsidRDefault="00B255F2" w:rsidP="00B255F2">
            <w:pPr>
              <w:pStyle w:val="aa"/>
            </w:pPr>
          </w:p>
        </w:tc>
        <w:tc>
          <w:tcPr>
            <w:tcW w:w="2404" w:type="dxa"/>
            <w:vAlign w:val="center"/>
          </w:tcPr>
          <w:p w14:paraId="2A6921C2" w14:textId="77777777" w:rsidR="00B255F2" w:rsidRPr="00C31700" w:rsidRDefault="00B255F2" w:rsidP="00B255F2">
            <w:pPr>
              <w:pStyle w:val="aa"/>
            </w:pPr>
          </w:p>
        </w:tc>
        <w:tc>
          <w:tcPr>
            <w:tcW w:w="2264" w:type="dxa"/>
            <w:vAlign w:val="center"/>
          </w:tcPr>
          <w:p w14:paraId="1E40E99E" w14:textId="77777777" w:rsidR="00B255F2" w:rsidRPr="00C31700" w:rsidRDefault="00B255F2" w:rsidP="00B255F2">
            <w:pPr>
              <w:pStyle w:val="aa"/>
            </w:pPr>
          </w:p>
        </w:tc>
        <w:tc>
          <w:tcPr>
            <w:tcW w:w="1347" w:type="dxa"/>
            <w:vAlign w:val="center"/>
          </w:tcPr>
          <w:p w14:paraId="3B4F1995" w14:textId="77777777" w:rsidR="00B255F2" w:rsidRPr="00C31700" w:rsidRDefault="00B255F2" w:rsidP="00B255F2">
            <w:pPr>
              <w:pStyle w:val="aa"/>
            </w:pPr>
          </w:p>
        </w:tc>
      </w:tr>
      <w:tr w:rsidR="00B255F2" w:rsidRPr="00C31700" w14:paraId="209B2B89" w14:textId="77777777" w:rsidTr="00E27A2D">
        <w:trPr>
          <w:jc w:val="center"/>
        </w:trPr>
        <w:tc>
          <w:tcPr>
            <w:tcW w:w="3043" w:type="dxa"/>
            <w:vAlign w:val="center"/>
          </w:tcPr>
          <w:p w14:paraId="4AAD52FE" w14:textId="77777777" w:rsidR="00B255F2" w:rsidRPr="00AB1C6F" w:rsidRDefault="00B255F2" w:rsidP="00B255F2">
            <w:pPr>
              <w:pStyle w:val="aa"/>
              <w:jc w:val="left"/>
            </w:pPr>
            <w:r>
              <w:t>11.01-фл.КСЦ. Первый помощник механика</w:t>
            </w:r>
          </w:p>
        </w:tc>
        <w:tc>
          <w:tcPr>
            <w:tcW w:w="3676" w:type="dxa"/>
            <w:vAlign w:val="center"/>
          </w:tcPr>
          <w:p w14:paraId="7655BE4D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52727C9E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0D23A1ED" w14:textId="45FB2314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2B07C37C" w14:textId="4E7D9559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63E34356" w14:textId="42D7646E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1CC769CD" w14:textId="77777777" w:rsidTr="00E27A2D">
        <w:trPr>
          <w:jc w:val="center"/>
        </w:trPr>
        <w:tc>
          <w:tcPr>
            <w:tcW w:w="3043" w:type="dxa"/>
            <w:vAlign w:val="center"/>
          </w:tcPr>
          <w:p w14:paraId="7BE1F2D2" w14:textId="77777777" w:rsidR="00B255F2" w:rsidRPr="00AB1C6F" w:rsidRDefault="00B255F2" w:rsidP="00B255F2">
            <w:pPr>
              <w:pStyle w:val="aa"/>
              <w:rPr>
                <w:i/>
              </w:rPr>
            </w:pPr>
            <w:r>
              <w:rPr>
                <w:i/>
              </w:rPr>
              <w:t>КПЛ-16/30 № 416 (02), пр. 81050 (плавучий кран)</w:t>
            </w:r>
          </w:p>
        </w:tc>
        <w:tc>
          <w:tcPr>
            <w:tcW w:w="3676" w:type="dxa"/>
            <w:vAlign w:val="center"/>
          </w:tcPr>
          <w:p w14:paraId="262D4A24" w14:textId="77777777" w:rsidR="00B255F2" w:rsidRDefault="00B255F2" w:rsidP="00B255F2">
            <w:pPr>
              <w:pStyle w:val="aa"/>
            </w:pPr>
          </w:p>
        </w:tc>
        <w:tc>
          <w:tcPr>
            <w:tcW w:w="2829" w:type="dxa"/>
            <w:vAlign w:val="center"/>
          </w:tcPr>
          <w:p w14:paraId="328217A1" w14:textId="77777777" w:rsidR="00B255F2" w:rsidRDefault="00B255F2" w:rsidP="00B255F2">
            <w:pPr>
              <w:pStyle w:val="aa"/>
            </w:pPr>
          </w:p>
        </w:tc>
        <w:tc>
          <w:tcPr>
            <w:tcW w:w="2404" w:type="dxa"/>
            <w:vAlign w:val="center"/>
          </w:tcPr>
          <w:p w14:paraId="43D13914" w14:textId="77777777" w:rsidR="00B255F2" w:rsidRPr="00C31700" w:rsidRDefault="00B255F2" w:rsidP="00B255F2">
            <w:pPr>
              <w:pStyle w:val="aa"/>
            </w:pPr>
          </w:p>
        </w:tc>
        <w:tc>
          <w:tcPr>
            <w:tcW w:w="2264" w:type="dxa"/>
            <w:vAlign w:val="center"/>
          </w:tcPr>
          <w:p w14:paraId="4C8799F1" w14:textId="77777777" w:rsidR="00B255F2" w:rsidRPr="00C31700" w:rsidRDefault="00B255F2" w:rsidP="00B255F2">
            <w:pPr>
              <w:pStyle w:val="aa"/>
            </w:pPr>
          </w:p>
        </w:tc>
        <w:tc>
          <w:tcPr>
            <w:tcW w:w="1347" w:type="dxa"/>
            <w:vAlign w:val="center"/>
          </w:tcPr>
          <w:p w14:paraId="09299F0D" w14:textId="77777777" w:rsidR="00B255F2" w:rsidRPr="00C31700" w:rsidRDefault="00B255F2" w:rsidP="00B255F2">
            <w:pPr>
              <w:pStyle w:val="aa"/>
            </w:pPr>
          </w:p>
        </w:tc>
      </w:tr>
      <w:tr w:rsidR="00B255F2" w:rsidRPr="00C31700" w14:paraId="5CBFF2F9" w14:textId="77777777" w:rsidTr="00E27A2D">
        <w:trPr>
          <w:jc w:val="center"/>
        </w:trPr>
        <w:tc>
          <w:tcPr>
            <w:tcW w:w="3043" w:type="dxa"/>
            <w:vAlign w:val="center"/>
          </w:tcPr>
          <w:p w14:paraId="29329A2B" w14:textId="77777777" w:rsidR="00B255F2" w:rsidRPr="00AB1C6F" w:rsidRDefault="00B255F2" w:rsidP="00B255F2">
            <w:pPr>
              <w:pStyle w:val="aa"/>
              <w:jc w:val="left"/>
            </w:pPr>
            <w:r>
              <w:t>11.02-фл.КСЦ. Третий помощ</w:t>
            </w:r>
            <w:r>
              <w:lastRenderedPageBreak/>
              <w:t>ник механика</w:t>
            </w:r>
          </w:p>
        </w:tc>
        <w:tc>
          <w:tcPr>
            <w:tcW w:w="3676" w:type="dxa"/>
            <w:vAlign w:val="center"/>
          </w:tcPr>
          <w:p w14:paraId="15511C0C" w14:textId="77777777" w:rsidR="00B255F2" w:rsidRDefault="00B255F2" w:rsidP="00B255F2">
            <w:pPr>
              <w:pStyle w:val="aa"/>
            </w:pPr>
            <w:r>
              <w:lastRenderedPageBreak/>
              <w:t xml:space="preserve">Шум: При пребывании в зоне влияния </w:t>
            </w:r>
            <w:r>
              <w:lastRenderedPageBreak/>
              <w:t>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63ADA337" w14:textId="77777777" w:rsidR="00B255F2" w:rsidRDefault="00B255F2" w:rsidP="00B255F2">
            <w:pPr>
              <w:pStyle w:val="aa"/>
            </w:pPr>
            <w:r>
              <w:lastRenderedPageBreak/>
              <w:t>Защита органов слуха от по</w:t>
            </w:r>
            <w:r>
              <w:lastRenderedPageBreak/>
              <w:t xml:space="preserve">вышенного уровня звука </w:t>
            </w:r>
          </w:p>
        </w:tc>
        <w:tc>
          <w:tcPr>
            <w:tcW w:w="2404" w:type="dxa"/>
            <w:vAlign w:val="center"/>
          </w:tcPr>
          <w:p w14:paraId="175B714A" w14:textId="7E07E016" w:rsidR="00B255F2" w:rsidRPr="00C31700" w:rsidRDefault="00B255F2" w:rsidP="00B255F2">
            <w:pPr>
              <w:pStyle w:val="aa"/>
            </w:pPr>
            <w:r>
              <w:lastRenderedPageBreak/>
              <w:t xml:space="preserve">Постоянно в период </w:t>
            </w:r>
            <w:r>
              <w:lastRenderedPageBreak/>
              <w:t>навигации</w:t>
            </w:r>
          </w:p>
        </w:tc>
        <w:tc>
          <w:tcPr>
            <w:tcW w:w="2264" w:type="dxa"/>
            <w:vAlign w:val="center"/>
          </w:tcPr>
          <w:p w14:paraId="2A15E479" w14:textId="0F2CB830" w:rsidR="00B255F2" w:rsidRPr="00C31700" w:rsidRDefault="00B255F2" w:rsidP="00B255F2">
            <w:pPr>
              <w:pStyle w:val="aa"/>
            </w:pPr>
            <w:r>
              <w:lastRenderedPageBreak/>
              <w:t>Командир судна</w:t>
            </w:r>
          </w:p>
        </w:tc>
        <w:tc>
          <w:tcPr>
            <w:tcW w:w="1347" w:type="dxa"/>
            <w:vAlign w:val="center"/>
          </w:tcPr>
          <w:p w14:paraId="24EABF77" w14:textId="41A2B738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77DBE3CB" w14:textId="77777777" w:rsidTr="00E27A2D">
        <w:trPr>
          <w:jc w:val="center"/>
        </w:trPr>
        <w:tc>
          <w:tcPr>
            <w:tcW w:w="3043" w:type="dxa"/>
            <w:vAlign w:val="center"/>
          </w:tcPr>
          <w:p w14:paraId="4AD923E1" w14:textId="77777777" w:rsidR="00B255F2" w:rsidRPr="00AB1C6F" w:rsidRDefault="00B255F2" w:rsidP="00B255F2">
            <w:pPr>
              <w:pStyle w:val="aa"/>
              <w:rPr>
                <w:i/>
              </w:rPr>
            </w:pPr>
            <w:r>
              <w:rPr>
                <w:i/>
              </w:rPr>
              <w:t>т/х туер "Енисей" (23), пр.И-1111</w:t>
            </w:r>
          </w:p>
        </w:tc>
        <w:tc>
          <w:tcPr>
            <w:tcW w:w="3676" w:type="dxa"/>
            <w:vAlign w:val="center"/>
          </w:tcPr>
          <w:p w14:paraId="07425E63" w14:textId="77777777" w:rsidR="00B255F2" w:rsidRDefault="00B255F2" w:rsidP="00B255F2">
            <w:pPr>
              <w:pStyle w:val="aa"/>
            </w:pPr>
          </w:p>
        </w:tc>
        <w:tc>
          <w:tcPr>
            <w:tcW w:w="2829" w:type="dxa"/>
            <w:vAlign w:val="center"/>
          </w:tcPr>
          <w:p w14:paraId="182BA1CE" w14:textId="77777777" w:rsidR="00B255F2" w:rsidRDefault="00B255F2" w:rsidP="00B255F2">
            <w:pPr>
              <w:pStyle w:val="aa"/>
            </w:pPr>
          </w:p>
        </w:tc>
        <w:tc>
          <w:tcPr>
            <w:tcW w:w="2404" w:type="dxa"/>
            <w:vAlign w:val="center"/>
          </w:tcPr>
          <w:p w14:paraId="5CEB2B42" w14:textId="77777777" w:rsidR="00B255F2" w:rsidRPr="00C31700" w:rsidRDefault="00B255F2" w:rsidP="00B255F2">
            <w:pPr>
              <w:pStyle w:val="aa"/>
            </w:pPr>
          </w:p>
        </w:tc>
        <w:tc>
          <w:tcPr>
            <w:tcW w:w="2264" w:type="dxa"/>
            <w:vAlign w:val="center"/>
          </w:tcPr>
          <w:p w14:paraId="44E7717F" w14:textId="77777777" w:rsidR="00B255F2" w:rsidRPr="00C31700" w:rsidRDefault="00B255F2" w:rsidP="00B255F2">
            <w:pPr>
              <w:pStyle w:val="aa"/>
            </w:pPr>
          </w:p>
        </w:tc>
        <w:tc>
          <w:tcPr>
            <w:tcW w:w="1347" w:type="dxa"/>
            <w:vAlign w:val="center"/>
          </w:tcPr>
          <w:p w14:paraId="7DF9EBE6" w14:textId="77777777" w:rsidR="00B255F2" w:rsidRPr="00C31700" w:rsidRDefault="00B255F2" w:rsidP="00B255F2">
            <w:pPr>
              <w:pStyle w:val="aa"/>
            </w:pPr>
          </w:p>
        </w:tc>
      </w:tr>
      <w:tr w:rsidR="00B255F2" w:rsidRPr="00C31700" w14:paraId="41613500" w14:textId="77777777" w:rsidTr="00E27A2D">
        <w:trPr>
          <w:jc w:val="center"/>
        </w:trPr>
        <w:tc>
          <w:tcPr>
            <w:tcW w:w="3043" w:type="dxa"/>
            <w:vAlign w:val="center"/>
          </w:tcPr>
          <w:p w14:paraId="49BECBB8" w14:textId="77777777" w:rsidR="00B255F2" w:rsidRPr="00AB1C6F" w:rsidRDefault="00B255F2" w:rsidP="00B255F2">
            <w:pPr>
              <w:pStyle w:val="aa"/>
              <w:jc w:val="left"/>
            </w:pPr>
            <w:r>
              <w:t>01.23-фл.КСЦ. Капитан</w:t>
            </w:r>
          </w:p>
        </w:tc>
        <w:tc>
          <w:tcPr>
            <w:tcW w:w="3676" w:type="dxa"/>
            <w:vAlign w:val="center"/>
          </w:tcPr>
          <w:p w14:paraId="379A3E1E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334DCA6F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4A5BCD61" w14:textId="04AD8C11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3EE2DFE6" w14:textId="10E308BC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20B45658" w14:textId="70D2D7FE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3581B6E4" w14:textId="77777777" w:rsidTr="00E27A2D">
        <w:trPr>
          <w:jc w:val="center"/>
        </w:trPr>
        <w:tc>
          <w:tcPr>
            <w:tcW w:w="3043" w:type="dxa"/>
            <w:vAlign w:val="center"/>
          </w:tcPr>
          <w:p w14:paraId="493B2255" w14:textId="77777777" w:rsidR="00B255F2" w:rsidRPr="00AB1C6F" w:rsidRDefault="00B255F2" w:rsidP="00B255F2">
            <w:pPr>
              <w:pStyle w:val="aa"/>
              <w:jc w:val="left"/>
            </w:pPr>
            <w:r>
              <w:t>02.23-фл.КСЦ. Сменный капитан</w:t>
            </w:r>
          </w:p>
        </w:tc>
        <w:tc>
          <w:tcPr>
            <w:tcW w:w="3676" w:type="dxa"/>
            <w:vAlign w:val="center"/>
          </w:tcPr>
          <w:p w14:paraId="7CA0EED7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44F7B7C0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6E510E26" w14:textId="63B51C9A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3698B9FF" w14:textId="361722C7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1C243E96" w14:textId="309DF62C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6780D0C0" w14:textId="77777777" w:rsidTr="00E27A2D">
        <w:trPr>
          <w:jc w:val="center"/>
        </w:trPr>
        <w:tc>
          <w:tcPr>
            <w:tcW w:w="3043" w:type="dxa"/>
            <w:vAlign w:val="center"/>
          </w:tcPr>
          <w:p w14:paraId="4C521DB9" w14:textId="77777777" w:rsidR="00B255F2" w:rsidRPr="00AB1C6F" w:rsidRDefault="00B255F2" w:rsidP="00B255F2">
            <w:pPr>
              <w:pStyle w:val="aa"/>
              <w:jc w:val="left"/>
            </w:pPr>
            <w:r>
              <w:t>03.23-фл.КСЦ. Механик</w:t>
            </w:r>
          </w:p>
        </w:tc>
        <w:tc>
          <w:tcPr>
            <w:tcW w:w="3676" w:type="dxa"/>
            <w:vAlign w:val="center"/>
          </w:tcPr>
          <w:p w14:paraId="054B1455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2C57B75A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3C21D38F" w14:textId="36F9D392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78BDE2F2" w14:textId="29365CDC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27B8617D" w14:textId="25952F14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1B29AA32" w14:textId="77777777" w:rsidTr="00E27A2D">
        <w:trPr>
          <w:jc w:val="center"/>
        </w:trPr>
        <w:tc>
          <w:tcPr>
            <w:tcW w:w="3043" w:type="dxa"/>
            <w:vAlign w:val="center"/>
          </w:tcPr>
          <w:p w14:paraId="53D53582" w14:textId="77777777" w:rsidR="00B255F2" w:rsidRPr="00AB1C6F" w:rsidRDefault="00B255F2" w:rsidP="00B255F2">
            <w:pPr>
              <w:pStyle w:val="aa"/>
              <w:jc w:val="left"/>
            </w:pPr>
            <w:r>
              <w:t>04.23-фл.КСЦ. Сменный механик</w:t>
            </w:r>
          </w:p>
        </w:tc>
        <w:tc>
          <w:tcPr>
            <w:tcW w:w="3676" w:type="dxa"/>
            <w:vAlign w:val="center"/>
          </w:tcPr>
          <w:p w14:paraId="35729B50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08BD12CC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5886E191" w14:textId="673BCCDC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49886020" w14:textId="7C2EEF68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0FDC8D69" w14:textId="2FA360AB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5E2D42D5" w14:textId="77777777" w:rsidTr="00E27A2D">
        <w:trPr>
          <w:jc w:val="center"/>
        </w:trPr>
        <w:tc>
          <w:tcPr>
            <w:tcW w:w="3043" w:type="dxa"/>
            <w:vAlign w:val="center"/>
          </w:tcPr>
          <w:p w14:paraId="28730AB8" w14:textId="77777777" w:rsidR="00B255F2" w:rsidRPr="00AB1C6F" w:rsidRDefault="00B255F2" w:rsidP="00B255F2">
            <w:pPr>
              <w:pStyle w:val="aa"/>
              <w:jc w:val="left"/>
            </w:pPr>
            <w:r>
              <w:t>05.23-фл.КСЦ. Первый помощник механика</w:t>
            </w:r>
          </w:p>
        </w:tc>
        <w:tc>
          <w:tcPr>
            <w:tcW w:w="3676" w:type="dxa"/>
            <w:vAlign w:val="center"/>
          </w:tcPr>
          <w:p w14:paraId="606F046A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1E0952F7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66C09C41" w14:textId="29C04B93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0637513E" w14:textId="51201CDE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13347305" w14:textId="58006204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1E1E1BCB" w14:textId="77777777" w:rsidTr="00E27A2D">
        <w:trPr>
          <w:jc w:val="center"/>
        </w:trPr>
        <w:tc>
          <w:tcPr>
            <w:tcW w:w="3043" w:type="dxa"/>
            <w:vAlign w:val="center"/>
          </w:tcPr>
          <w:p w14:paraId="0969D22E" w14:textId="77777777" w:rsidR="00B255F2" w:rsidRPr="00AB1C6F" w:rsidRDefault="00B255F2" w:rsidP="00B255F2">
            <w:pPr>
              <w:pStyle w:val="aa"/>
              <w:jc w:val="left"/>
            </w:pPr>
            <w:r>
              <w:t>06.23-фл.КСЦ. Третий помощник механика</w:t>
            </w:r>
          </w:p>
        </w:tc>
        <w:tc>
          <w:tcPr>
            <w:tcW w:w="3676" w:type="dxa"/>
            <w:vAlign w:val="center"/>
          </w:tcPr>
          <w:p w14:paraId="3BB0D84C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0A66AE2F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2034FAFF" w14:textId="21BD067A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2B8DCBC6" w14:textId="6BAE33AF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79CF3B2D" w14:textId="1501B7B7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76A1B660" w14:textId="77777777" w:rsidTr="00E27A2D">
        <w:trPr>
          <w:jc w:val="center"/>
        </w:trPr>
        <w:tc>
          <w:tcPr>
            <w:tcW w:w="3043" w:type="dxa"/>
            <w:vAlign w:val="center"/>
          </w:tcPr>
          <w:p w14:paraId="041D0AB3" w14:textId="77777777" w:rsidR="00B255F2" w:rsidRPr="00AB1C6F" w:rsidRDefault="00B255F2" w:rsidP="00B255F2">
            <w:pPr>
              <w:pStyle w:val="aa"/>
              <w:jc w:val="left"/>
            </w:pPr>
            <w:r>
              <w:t>07.23-фл.КСЦ. Второй помощник механика (по туерному оборудованию)</w:t>
            </w:r>
          </w:p>
        </w:tc>
        <w:tc>
          <w:tcPr>
            <w:tcW w:w="3676" w:type="dxa"/>
            <w:vAlign w:val="center"/>
          </w:tcPr>
          <w:p w14:paraId="6930213C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7677DB14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6F1C77C3" w14:textId="7DF193C2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322B6A74" w14:textId="37BE8718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469FAC4C" w14:textId="235162E3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64D271E6" w14:textId="77777777" w:rsidTr="00E27A2D">
        <w:trPr>
          <w:jc w:val="center"/>
        </w:trPr>
        <w:tc>
          <w:tcPr>
            <w:tcW w:w="3043" w:type="dxa"/>
            <w:vAlign w:val="center"/>
          </w:tcPr>
          <w:p w14:paraId="34DE67C1" w14:textId="77777777" w:rsidR="00B255F2" w:rsidRPr="00AB1C6F" w:rsidRDefault="00B255F2" w:rsidP="00B255F2">
            <w:pPr>
              <w:pStyle w:val="aa"/>
              <w:jc w:val="left"/>
            </w:pPr>
            <w:r>
              <w:t>08.23-фл.КСЦ. Электромеханик</w:t>
            </w:r>
          </w:p>
        </w:tc>
        <w:tc>
          <w:tcPr>
            <w:tcW w:w="3676" w:type="dxa"/>
            <w:vAlign w:val="center"/>
          </w:tcPr>
          <w:p w14:paraId="533F19B9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36CABA68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1A5DE659" w14:textId="044B56AA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1F5AB183" w14:textId="59487413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7558A582" w14:textId="4B99DF35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5863028D" w14:textId="77777777" w:rsidTr="00E27A2D">
        <w:trPr>
          <w:jc w:val="center"/>
        </w:trPr>
        <w:tc>
          <w:tcPr>
            <w:tcW w:w="3043" w:type="dxa"/>
            <w:vAlign w:val="center"/>
          </w:tcPr>
          <w:p w14:paraId="78686030" w14:textId="77777777" w:rsidR="00B255F2" w:rsidRPr="00AB1C6F" w:rsidRDefault="00B255F2" w:rsidP="00B255F2">
            <w:pPr>
              <w:pStyle w:val="aa"/>
              <w:jc w:val="left"/>
            </w:pPr>
            <w:r>
              <w:t>09.23-фл.КСЦ. Сменный электромеханик</w:t>
            </w:r>
          </w:p>
        </w:tc>
        <w:tc>
          <w:tcPr>
            <w:tcW w:w="3676" w:type="dxa"/>
            <w:vAlign w:val="center"/>
          </w:tcPr>
          <w:p w14:paraId="573F1742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2A6C28B4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1262402F" w14:textId="6914DA14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5E4506CA" w14:textId="5FFF2BB2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19226AAC" w14:textId="5B3C4439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12A71033" w14:textId="77777777" w:rsidTr="00E27A2D">
        <w:trPr>
          <w:jc w:val="center"/>
        </w:trPr>
        <w:tc>
          <w:tcPr>
            <w:tcW w:w="3043" w:type="dxa"/>
            <w:vAlign w:val="center"/>
          </w:tcPr>
          <w:p w14:paraId="6965D2A8" w14:textId="77777777" w:rsidR="00B255F2" w:rsidRPr="00AB1C6F" w:rsidRDefault="00B255F2" w:rsidP="00B255F2">
            <w:pPr>
              <w:pStyle w:val="aa"/>
              <w:jc w:val="left"/>
            </w:pPr>
            <w:r>
              <w:t>12.23-фл.КСЦ. Старший моторист-рулевой</w:t>
            </w:r>
          </w:p>
        </w:tc>
        <w:tc>
          <w:tcPr>
            <w:tcW w:w="3676" w:type="dxa"/>
            <w:vAlign w:val="center"/>
          </w:tcPr>
          <w:p w14:paraId="024F6568" w14:textId="77777777" w:rsidR="00B255F2" w:rsidRDefault="00B255F2" w:rsidP="00B255F2">
            <w:pPr>
              <w:pStyle w:val="aa"/>
            </w:pPr>
            <w:r>
              <w:t xml:space="preserve">Шум: При пребывании в зоне влияния повышенного уровня шума, применять </w:t>
            </w:r>
            <w:r>
              <w:lastRenderedPageBreak/>
              <w:t>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3AF1E940" w14:textId="77777777" w:rsidR="00B255F2" w:rsidRDefault="00B255F2" w:rsidP="00B255F2">
            <w:pPr>
              <w:pStyle w:val="aa"/>
            </w:pPr>
            <w:r>
              <w:lastRenderedPageBreak/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6D8E0501" w14:textId="32122283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7C62F683" w14:textId="7CC2D354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7B98093B" w14:textId="59323241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2EE95291" w14:textId="77777777" w:rsidTr="00E27A2D">
        <w:trPr>
          <w:jc w:val="center"/>
        </w:trPr>
        <w:tc>
          <w:tcPr>
            <w:tcW w:w="3043" w:type="dxa"/>
            <w:vAlign w:val="center"/>
          </w:tcPr>
          <w:p w14:paraId="2E25406E" w14:textId="77777777" w:rsidR="00B255F2" w:rsidRPr="00AB1C6F" w:rsidRDefault="00B255F2" w:rsidP="00B255F2">
            <w:pPr>
              <w:pStyle w:val="aa"/>
              <w:jc w:val="left"/>
            </w:pPr>
            <w:r>
              <w:t>13.23-фл.КСЦ. Моторист-рулевой</w:t>
            </w:r>
          </w:p>
        </w:tc>
        <w:tc>
          <w:tcPr>
            <w:tcW w:w="3676" w:type="dxa"/>
            <w:vAlign w:val="center"/>
          </w:tcPr>
          <w:p w14:paraId="662595DF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4AF38B04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7C28EDB8" w14:textId="75BEC173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4934A0CE" w14:textId="321050D0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0309ED82" w14:textId="36F9151A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23001311" w14:textId="77777777" w:rsidTr="00E27A2D">
        <w:trPr>
          <w:jc w:val="center"/>
        </w:trPr>
        <w:tc>
          <w:tcPr>
            <w:tcW w:w="3043" w:type="dxa"/>
            <w:vAlign w:val="center"/>
          </w:tcPr>
          <w:p w14:paraId="48116350" w14:textId="77777777" w:rsidR="00B255F2" w:rsidRPr="00AB1C6F" w:rsidRDefault="00B255F2" w:rsidP="00B255F2">
            <w:pPr>
              <w:pStyle w:val="aa"/>
              <w:jc w:val="left"/>
            </w:pPr>
            <w:r>
              <w:t>14.23-фл.КСЦ. Моторист-матрос</w:t>
            </w:r>
          </w:p>
        </w:tc>
        <w:tc>
          <w:tcPr>
            <w:tcW w:w="3676" w:type="dxa"/>
            <w:vAlign w:val="center"/>
          </w:tcPr>
          <w:p w14:paraId="5E1BCE59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6BC827D0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78AC3D96" w14:textId="0CAB629C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02C39A68" w14:textId="25F2BE2F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25074573" w14:textId="6C76DDCC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74C53CDA" w14:textId="77777777" w:rsidTr="00E27A2D">
        <w:trPr>
          <w:jc w:val="center"/>
        </w:trPr>
        <w:tc>
          <w:tcPr>
            <w:tcW w:w="3043" w:type="dxa"/>
            <w:vAlign w:val="center"/>
          </w:tcPr>
          <w:p w14:paraId="54E825D4" w14:textId="77777777" w:rsidR="00B255F2" w:rsidRPr="00AB1C6F" w:rsidRDefault="00B255F2" w:rsidP="00B255F2">
            <w:pPr>
              <w:pStyle w:val="aa"/>
              <w:jc w:val="left"/>
            </w:pPr>
            <w:r>
              <w:t>15.23-фл.КСЦ. Матрос</w:t>
            </w:r>
          </w:p>
        </w:tc>
        <w:tc>
          <w:tcPr>
            <w:tcW w:w="3676" w:type="dxa"/>
            <w:vAlign w:val="center"/>
          </w:tcPr>
          <w:p w14:paraId="690007C3" w14:textId="77777777" w:rsidR="00B255F2" w:rsidRDefault="00B255F2" w:rsidP="00B255F2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29" w:type="dxa"/>
            <w:vAlign w:val="center"/>
          </w:tcPr>
          <w:p w14:paraId="4136A433" w14:textId="77777777" w:rsidR="00B255F2" w:rsidRDefault="00B255F2" w:rsidP="00B255F2">
            <w:pPr>
              <w:pStyle w:val="aa"/>
            </w:pPr>
            <w:r>
              <w:t xml:space="preserve">Снижение утомления и восстановление работоспособности </w:t>
            </w:r>
          </w:p>
        </w:tc>
        <w:tc>
          <w:tcPr>
            <w:tcW w:w="2404" w:type="dxa"/>
            <w:vAlign w:val="center"/>
          </w:tcPr>
          <w:p w14:paraId="684602A1" w14:textId="2727DB50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60DFCCFA" w14:textId="3F155DCF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04C781A5" w14:textId="31BCAE8F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5EE74D15" w14:textId="77777777" w:rsidTr="00E27A2D">
        <w:trPr>
          <w:jc w:val="center"/>
        </w:trPr>
        <w:tc>
          <w:tcPr>
            <w:tcW w:w="3043" w:type="dxa"/>
            <w:vAlign w:val="center"/>
          </w:tcPr>
          <w:p w14:paraId="4DBC73F3" w14:textId="77777777" w:rsidR="00B255F2" w:rsidRPr="00AB1C6F" w:rsidRDefault="00B255F2" w:rsidP="00B255F2">
            <w:pPr>
              <w:pStyle w:val="aa"/>
              <w:jc w:val="left"/>
            </w:pPr>
            <w:r>
              <w:t>16.23-фл.КСЦ. Повар</w:t>
            </w:r>
          </w:p>
        </w:tc>
        <w:tc>
          <w:tcPr>
            <w:tcW w:w="3676" w:type="dxa"/>
            <w:vAlign w:val="center"/>
          </w:tcPr>
          <w:p w14:paraId="51B91BC0" w14:textId="77777777" w:rsidR="00B255F2" w:rsidRDefault="00B255F2" w:rsidP="00B255F2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29" w:type="dxa"/>
            <w:vAlign w:val="center"/>
          </w:tcPr>
          <w:p w14:paraId="456A72DC" w14:textId="77777777" w:rsidR="00B255F2" w:rsidRDefault="00B255F2" w:rsidP="00B255F2">
            <w:pPr>
              <w:pStyle w:val="aa"/>
            </w:pPr>
            <w:r>
              <w:t xml:space="preserve">Снижение утомления и восстановление работоспособности </w:t>
            </w:r>
          </w:p>
        </w:tc>
        <w:tc>
          <w:tcPr>
            <w:tcW w:w="2404" w:type="dxa"/>
            <w:vAlign w:val="center"/>
          </w:tcPr>
          <w:p w14:paraId="1FC54128" w14:textId="2E816E0E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6D617033" w14:textId="3667DB37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4E1A381B" w14:textId="49519570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4E8B9C2F" w14:textId="77777777" w:rsidTr="00E27A2D">
        <w:trPr>
          <w:jc w:val="center"/>
        </w:trPr>
        <w:tc>
          <w:tcPr>
            <w:tcW w:w="3043" w:type="dxa"/>
            <w:vAlign w:val="center"/>
          </w:tcPr>
          <w:p w14:paraId="6A850055" w14:textId="77777777" w:rsidR="00B255F2" w:rsidRPr="00AB1C6F" w:rsidRDefault="00B255F2" w:rsidP="00B255F2">
            <w:pPr>
              <w:pStyle w:val="aa"/>
              <w:jc w:val="left"/>
            </w:pPr>
            <w:r>
              <w:t>17.23-фл.КСЦ. Электрик судовой</w:t>
            </w:r>
          </w:p>
        </w:tc>
        <w:tc>
          <w:tcPr>
            <w:tcW w:w="3676" w:type="dxa"/>
            <w:vAlign w:val="center"/>
          </w:tcPr>
          <w:p w14:paraId="0B6AB7B1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1815A99D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1218BB3D" w14:textId="59DEB5F7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59D3C669" w14:textId="4FF79B1F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2C6F8D47" w14:textId="6906DEA8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2B24B4D7" w14:textId="77777777" w:rsidTr="00E27A2D">
        <w:trPr>
          <w:jc w:val="center"/>
        </w:trPr>
        <w:tc>
          <w:tcPr>
            <w:tcW w:w="3043" w:type="dxa"/>
            <w:vAlign w:val="center"/>
          </w:tcPr>
          <w:p w14:paraId="5CF3842D" w14:textId="77777777" w:rsidR="00B255F2" w:rsidRPr="00AB1C6F" w:rsidRDefault="00B255F2" w:rsidP="00B255F2">
            <w:pPr>
              <w:pStyle w:val="aa"/>
              <w:rPr>
                <w:i/>
              </w:rPr>
            </w:pPr>
            <w:r>
              <w:rPr>
                <w:i/>
              </w:rPr>
              <w:t>т/х «Капитан Алексеев» (24), пр.428 (буксир-толкач)</w:t>
            </w:r>
          </w:p>
        </w:tc>
        <w:tc>
          <w:tcPr>
            <w:tcW w:w="3676" w:type="dxa"/>
            <w:vAlign w:val="center"/>
          </w:tcPr>
          <w:p w14:paraId="052288AB" w14:textId="77777777" w:rsidR="00B255F2" w:rsidRDefault="00B255F2" w:rsidP="00B255F2">
            <w:pPr>
              <w:pStyle w:val="aa"/>
            </w:pPr>
          </w:p>
        </w:tc>
        <w:tc>
          <w:tcPr>
            <w:tcW w:w="2829" w:type="dxa"/>
            <w:vAlign w:val="center"/>
          </w:tcPr>
          <w:p w14:paraId="18E1C531" w14:textId="77777777" w:rsidR="00B255F2" w:rsidRDefault="00B255F2" w:rsidP="00B255F2">
            <w:pPr>
              <w:pStyle w:val="aa"/>
            </w:pPr>
          </w:p>
        </w:tc>
        <w:tc>
          <w:tcPr>
            <w:tcW w:w="2404" w:type="dxa"/>
            <w:vAlign w:val="center"/>
          </w:tcPr>
          <w:p w14:paraId="28569DB4" w14:textId="77777777" w:rsidR="00B255F2" w:rsidRPr="00C31700" w:rsidRDefault="00B255F2" w:rsidP="00B255F2">
            <w:pPr>
              <w:pStyle w:val="aa"/>
            </w:pPr>
          </w:p>
        </w:tc>
        <w:tc>
          <w:tcPr>
            <w:tcW w:w="2264" w:type="dxa"/>
            <w:vAlign w:val="center"/>
          </w:tcPr>
          <w:p w14:paraId="1DECBF03" w14:textId="77777777" w:rsidR="00B255F2" w:rsidRPr="00C31700" w:rsidRDefault="00B255F2" w:rsidP="00B255F2">
            <w:pPr>
              <w:pStyle w:val="aa"/>
            </w:pPr>
          </w:p>
        </w:tc>
        <w:tc>
          <w:tcPr>
            <w:tcW w:w="1347" w:type="dxa"/>
            <w:vAlign w:val="center"/>
          </w:tcPr>
          <w:p w14:paraId="1E68878B" w14:textId="77777777" w:rsidR="00B255F2" w:rsidRPr="00C31700" w:rsidRDefault="00B255F2" w:rsidP="00B255F2">
            <w:pPr>
              <w:pStyle w:val="aa"/>
            </w:pPr>
          </w:p>
        </w:tc>
      </w:tr>
      <w:tr w:rsidR="00B255F2" w:rsidRPr="00C31700" w14:paraId="127E23D2" w14:textId="77777777" w:rsidTr="00E27A2D">
        <w:trPr>
          <w:jc w:val="center"/>
        </w:trPr>
        <w:tc>
          <w:tcPr>
            <w:tcW w:w="3043" w:type="dxa"/>
            <w:vAlign w:val="center"/>
          </w:tcPr>
          <w:p w14:paraId="3A3A71AD" w14:textId="77777777" w:rsidR="00B255F2" w:rsidRPr="00AB1C6F" w:rsidRDefault="00B255F2" w:rsidP="00B255F2">
            <w:pPr>
              <w:pStyle w:val="aa"/>
              <w:jc w:val="left"/>
            </w:pPr>
            <w:r>
              <w:t>02.24-фл.КСЦ. Механик-сменный капитан</w:t>
            </w:r>
          </w:p>
        </w:tc>
        <w:tc>
          <w:tcPr>
            <w:tcW w:w="3676" w:type="dxa"/>
            <w:vAlign w:val="center"/>
          </w:tcPr>
          <w:p w14:paraId="6F27BDF4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62AF3E1D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77EEBDC4" w14:textId="355C4C41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1CF3033D" w14:textId="30E623DE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31CFF887" w14:textId="07FAD5B7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76BADE3F" w14:textId="77777777" w:rsidTr="00E27A2D">
        <w:trPr>
          <w:jc w:val="center"/>
        </w:trPr>
        <w:tc>
          <w:tcPr>
            <w:tcW w:w="3043" w:type="dxa"/>
            <w:vAlign w:val="center"/>
          </w:tcPr>
          <w:p w14:paraId="0C30DB6D" w14:textId="77777777" w:rsidR="00B255F2" w:rsidRPr="00AB1C6F" w:rsidRDefault="00B255F2" w:rsidP="00B255F2">
            <w:pPr>
              <w:pStyle w:val="aa"/>
              <w:rPr>
                <w:i/>
              </w:rPr>
            </w:pPr>
            <w:r>
              <w:rPr>
                <w:i/>
              </w:rPr>
              <w:t>т/х "Капитан Лобастов" (26), пр.Н-3290 (буксир-толкач)</w:t>
            </w:r>
          </w:p>
        </w:tc>
        <w:tc>
          <w:tcPr>
            <w:tcW w:w="3676" w:type="dxa"/>
            <w:vAlign w:val="center"/>
          </w:tcPr>
          <w:p w14:paraId="495E978C" w14:textId="77777777" w:rsidR="00B255F2" w:rsidRDefault="00B255F2" w:rsidP="00B255F2">
            <w:pPr>
              <w:pStyle w:val="aa"/>
            </w:pPr>
          </w:p>
        </w:tc>
        <w:tc>
          <w:tcPr>
            <w:tcW w:w="2829" w:type="dxa"/>
            <w:vAlign w:val="center"/>
          </w:tcPr>
          <w:p w14:paraId="4CE8C37B" w14:textId="77777777" w:rsidR="00B255F2" w:rsidRDefault="00B255F2" w:rsidP="00B255F2">
            <w:pPr>
              <w:pStyle w:val="aa"/>
            </w:pPr>
          </w:p>
        </w:tc>
        <w:tc>
          <w:tcPr>
            <w:tcW w:w="2404" w:type="dxa"/>
            <w:vAlign w:val="center"/>
          </w:tcPr>
          <w:p w14:paraId="18A0158F" w14:textId="77777777" w:rsidR="00B255F2" w:rsidRPr="00C31700" w:rsidRDefault="00B255F2" w:rsidP="00B255F2">
            <w:pPr>
              <w:pStyle w:val="aa"/>
            </w:pPr>
          </w:p>
        </w:tc>
        <w:tc>
          <w:tcPr>
            <w:tcW w:w="2264" w:type="dxa"/>
            <w:vAlign w:val="center"/>
          </w:tcPr>
          <w:p w14:paraId="5067DA8D" w14:textId="77777777" w:rsidR="00B255F2" w:rsidRPr="00C31700" w:rsidRDefault="00B255F2" w:rsidP="00B255F2">
            <w:pPr>
              <w:pStyle w:val="aa"/>
            </w:pPr>
          </w:p>
        </w:tc>
        <w:tc>
          <w:tcPr>
            <w:tcW w:w="1347" w:type="dxa"/>
            <w:vAlign w:val="center"/>
          </w:tcPr>
          <w:p w14:paraId="3B3837A1" w14:textId="77777777" w:rsidR="00B255F2" w:rsidRPr="00C31700" w:rsidRDefault="00B255F2" w:rsidP="00B255F2">
            <w:pPr>
              <w:pStyle w:val="aa"/>
            </w:pPr>
          </w:p>
        </w:tc>
      </w:tr>
      <w:tr w:rsidR="00B255F2" w:rsidRPr="00C31700" w14:paraId="2F8C8A2A" w14:textId="77777777" w:rsidTr="00E27A2D">
        <w:trPr>
          <w:jc w:val="center"/>
        </w:trPr>
        <w:tc>
          <w:tcPr>
            <w:tcW w:w="3043" w:type="dxa"/>
            <w:vAlign w:val="center"/>
          </w:tcPr>
          <w:p w14:paraId="79ED1104" w14:textId="77777777" w:rsidR="00B255F2" w:rsidRPr="00AB1C6F" w:rsidRDefault="00B255F2" w:rsidP="00B255F2">
            <w:pPr>
              <w:pStyle w:val="aa"/>
              <w:jc w:val="left"/>
            </w:pPr>
            <w:r>
              <w:t>11.26-фл.КСЦ. Капитан - механик</w:t>
            </w:r>
          </w:p>
        </w:tc>
        <w:tc>
          <w:tcPr>
            <w:tcW w:w="3676" w:type="dxa"/>
            <w:vAlign w:val="center"/>
          </w:tcPr>
          <w:p w14:paraId="16B2C9A8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63EEE79A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5F37FA47" w14:textId="400258B7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01894EE3" w14:textId="35122B37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0BA40CD2" w14:textId="1510A271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16940D6B" w14:textId="77777777" w:rsidTr="00E27A2D">
        <w:trPr>
          <w:jc w:val="center"/>
        </w:trPr>
        <w:tc>
          <w:tcPr>
            <w:tcW w:w="3043" w:type="dxa"/>
            <w:vAlign w:val="center"/>
          </w:tcPr>
          <w:p w14:paraId="3D9D433D" w14:textId="77777777" w:rsidR="00B255F2" w:rsidRPr="00AB1C6F" w:rsidRDefault="00B255F2" w:rsidP="00B255F2">
            <w:pPr>
              <w:pStyle w:val="aa"/>
              <w:jc w:val="left"/>
            </w:pPr>
            <w:r>
              <w:t>12.26-фл.КСЦ. Сменный капитан - сменный механик</w:t>
            </w:r>
          </w:p>
        </w:tc>
        <w:tc>
          <w:tcPr>
            <w:tcW w:w="3676" w:type="dxa"/>
            <w:vAlign w:val="center"/>
          </w:tcPr>
          <w:p w14:paraId="5529526A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2D4B872C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458D7495" w14:textId="3A348B23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5EBE4A8C" w14:textId="0CCA9F80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453ED592" w14:textId="5455A68C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4EABD7E8" w14:textId="77777777" w:rsidTr="00E27A2D">
        <w:trPr>
          <w:jc w:val="center"/>
        </w:trPr>
        <w:tc>
          <w:tcPr>
            <w:tcW w:w="3043" w:type="dxa"/>
            <w:vAlign w:val="center"/>
          </w:tcPr>
          <w:p w14:paraId="48D3915F" w14:textId="77777777" w:rsidR="00B255F2" w:rsidRPr="00AB1C6F" w:rsidRDefault="00B255F2" w:rsidP="00B255F2">
            <w:pPr>
              <w:pStyle w:val="aa"/>
              <w:jc w:val="left"/>
            </w:pPr>
            <w:r>
              <w:t>13.26-фл.КСЦ. Помощник электромеханика</w:t>
            </w:r>
          </w:p>
        </w:tc>
        <w:tc>
          <w:tcPr>
            <w:tcW w:w="3676" w:type="dxa"/>
            <w:vAlign w:val="center"/>
          </w:tcPr>
          <w:p w14:paraId="777CB8A2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06C417DD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2BD43A40" w14:textId="74E339C6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07CB6F3D" w14:textId="4C2C56DE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22771D4D" w14:textId="5C0D58E4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460954EC" w14:textId="77777777" w:rsidTr="00E27A2D">
        <w:trPr>
          <w:jc w:val="center"/>
        </w:trPr>
        <w:tc>
          <w:tcPr>
            <w:tcW w:w="3043" w:type="dxa"/>
            <w:vAlign w:val="center"/>
          </w:tcPr>
          <w:p w14:paraId="3186BD51" w14:textId="77777777" w:rsidR="00B255F2" w:rsidRPr="00AB1C6F" w:rsidRDefault="00B255F2" w:rsidP="00B255F2">
            <w:pPr>
              <w:pStyle w:val="aa"/>
              <w:rPr>
                <w:i/>
              </w:rPr>
            </w:pPr>
            <w:r>
              <w:rPr>
                <w:i/>
              </w:rPr>
              <w:t>т/х «Александр Кизим» (31), пр. 758 (буксир-толкач)</w:t>
            </w:r>
          </w:p>
        </w:tc>
        <w:tc>
          <w:tcPr>
            <w:tcW w:w="3676" w:type="dxa"/>
            <w:vAlign w:val="center"/>
          </w:tcPr>
          <w:p w14:paraId="1919A4B2" w14:textId="77777777" w:rsidR="00B255F2" w:rsidRDefault="00B255F2" w:rsidP="00B255F2">
            <w:pPr>
              <w:pStyle w:val="aa"/>
            </w:pPr>
          </w:p>
        </w:tc>
        <w:tc>
          <w:tcPr>
            <w:tcW w:w="2829" w:type="dxa"/>
            <w:vAlign w:val="center"/>
          </w:tcPr>
          <w:p w14:paraId="07CFF318" w14:textId="77777777" w:rsidR="00B255F2" w:rsidRDefault="00B255F2" w:rsidP="00B255F2">
            <w:pPr>
              <w:pStyle w:val="aa"/>
            </w:pPr>
          </w:p>
        </w:tc>
        <w:tc>
          <w:tcPr>
            <w:tcW w:w="2404" w:type="dxa"/>
            <w:vAlign w:val="center"/>
          </w:tcPr>
          <w:p w14:paraId="4FAD9C8F" w14:textId="77777777" w:rsidR="00B255F2" w:rsidRPr="00C31700" w:rsidRDefault="00B255F2" w:rsidP="00B255F2">
            <w:pPr>
              <w:pStyle w:val="aa"/>
            </w:pPr>
          </w:p>
        </w:tc>
        <w:tc>
          <w:tcPr>
            <w:tcW w:w="2264" w:type="dxa"/>
            <w:vAlign w:val="center"/>
          </w:tcPr>
          <w:p w14:paraId="525C06AB" w14:textId="77777777" w:rsidR="00B255F2" w:rsidRPr="00C31700" w:rsidRDefault="00B255F2" w:rsidP="00B255F2">
            <w:pPr>
              <w:pStyle w:val="aa"/>
            </w:pPr>
          </w:p>
        </w:tc>
        <w:tc>
          <w:tcPr>
            <w:tcW w:w="1347" w:type="dxa"/>
            <w:vAlign w:val="center"/>
          </w:tcPr>
          <w:p w14:paraId="2F78BD77" w14:textId="77777777" w:rsidR="00B255F2" w:rsidRPr="00C31700" w:rsidRDefault="00B255F2" w:rsidP="00B255F2">
            <w:pPr>
              <w:pStyle w:val="aa"/>
            </w:pPr>
          </w:p>
        </w:tc>
      </w:tr>
      <w:tr w:rsidR="00B255F2" w:rsidRPr="00C31700" w14:paraId="1BF06D7C" w14:textId="77777777" w:rsidTr="00E27A2D">
        <w:trPr>
          <w:jc w:val="center"/>
        </w:trPr>
        <w:tc>
          <w:tcPr>
            <w:tcW w:w="3043" w:type="dxa"/>
            <w:vAlign w:val="center"/>
          </w:tcPr>
          <w:p w14:paraId="6F0BC1A4" w14:textId="77777777" w:rsidR="00B255F2" w:rsidRPr="00AB1C6F" w:rsidRDefault="00B255F2" w:rsidP="00B255F2">
            <w:pPr>
              <w:pStyle w:val="aa"/>
              <w:jc w:val="left"/>
            </w:pPr>
            <w:r>
              <w:t>13.31-фл.КСЦ. Помощник элек</w:t>
            </w:r>
            <w:r>
              <w:lastRenderedPageBreak/>
              <w:t>тромеханика</w:t>
            </w:r>
          </w:p>
        </w:tc>
        <w:tc>
          <w:tcPr>
            <w:tcW w:w="3676" w:type="dxa"/>
            <w:vAlign w:val="center"/>
          </w:tcPr>
          <w:p w14:paraId="31109D9A" w14:textId="77777777" w:rsidR="00B255F2" w:rsidRDefault="00B255F2" w:rsidP="00B255F2">
            <w:pPr>
              <w:pStyle w:val="aa"/>
            </w:pPr>
            <w:r>
              <w:lastRenderedPageBreak/>
              <w:t xml:space="preserve">Шум: При пребывании в зоне влияния </w:t>
            </w:r>
            <w:r>
              <w:lastRenderedPageBreak/>
              <w:t>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657ADB82" w14:textId="77777777" w:rsidR="00B255F2" w:rsidRDefault="00B255F2" w:rsidP="00B255F2">
            <w:pPr>
              <w:pStyle w:val="aa"/>
            </w:pPr>
            <w:r>
              <w:lastRenderedPageBreak/>
              <w:t>Защита органов слуха от по</w:t>
            </w:r>
            <w:r>
              <w:lastRenderedPageBreak/>
              <w:t xml:space="preserve">вышенного уровня звука </w:t>
            </w:r>
          </w:p>
        </w:tc>
        <w:tc>
          <w:tcPr>
            <w:tcW w:w="2404" w:type="dxa"/>
            <w:vAlign w:val="center"/>
          </w:tcPr>
          <w:p w14:paraId="3543FDC4" w14:textId="67E1A2C8" w:rsidR="00B255F2" w:rsidRPr="00C31700" w:rsidRDefault="00B255F2" w:rsidP="00B255F2">
            <w:pPr>
              <w:pStyle w:val="aa"/>
            </w:pPr>
            <w:r>
              <w:lastRenderedPageBreak/>
              <w:t xml:space="preserve">Постоянно в период </w:t>
            </w:r>
            <w:r>
              <w:lastRenderedPageBreak/>
              <w:t>навигации</w:t>
            </w:r>
          </w:p>
        </w:tc>
        <w:tc>
          <w:tcPr>
            <w:tcW w:w="2264" w:type="dxa"/>
            <w:vAlign w:val="center"/>
          </w:tcPr>
          <w:p w14:paraId="0C6B257E" w14:textId="562EC632" w:rsidR="00B255F2" w:rsidRPr="00C31700" w:rsidRDefault="00B255F2" w:rsidP="00B255F2">
            <w:pPr>
              <w:pStyle w:val="aa"/>
            </w:pPr>
            <w:r>
              <w:lastRenderedPageBreak/>
              <w:t>Командир судна</w:t>
            </w:r>
          </w:p>
        </w:tc>
        <w:tc>
          <w:tcPr>
            <w:tcW w:w="1347" w:type="dxa"/>
            <w:vAlign w:val="center"/>
          </w:tcPr>
          <w:p w14:paraId="058A0BB9" w14:textId="5B764973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447FF128" w14:textId="77777777" w:rsidTr="00E27A2D">
        <w:trPr>
          <w:jc w:val="center"/>
        </w:trPr>
        <w:tc>
          <w:tcPr>
            <w:tcW w:w="3043" w:type="dxa"/>
            <w:vAlign w:val="center"/>
          </w:tcPr>
          <w:p w14:paraId="71A4E724" w14:textId="77777777" w:rsidR="00B255F2" w:rsidRPr="00AB1C6F" w:rsidRDefault="00B255F2" w:rsidP="00B255F2">
            <w:pPr>
              <w:pStyle w:val="aa"/>
              <w:rPr>
                <w:i/>
              </w:rPr>
            </w:pPr>
            <w:r>
              <w:rPr>
                <w:i/>
              </w:rPr>
              <w:t>т/х "Капитан Яковлев" (33), пр.758 (буксир-толкач)</w:t>
            </w:r>
          </w:p>
        </w:tc>
        <w:tc>
          <w:tcPr>
            <w:tcW w:w="3676" w:type="dxa"/>
            <w:vAlign w:val="center"/>
          </w:tcPr>
          <w:p w14:paraId="5E4439A7" w14:textId="77777777" w:rsidR="00B255F2" w:rsidRDefault="00B255F2" w:rsidP="00B255F2">
            <w:pPr>
              <w:pStyle w:val="aa"/>
            </w:pPr>
          </w:p>
        </w:tc>
        <w:tc>
          <w:tcPr>
            <w:tcW w:w="2829" w:type="dxa"/>
            <w:vAlign w:val="center"/>
          </w:tcPr>
          <w:p w14:paraId="7A6492F5" w14:textId="77777777" w:rsidR="00B255F2" w:rsidRDefault="00B255F2" w:rsidP="00B255F2">
            <w:pPr>
              <w:pStyle w:val="aa"/>
            </w:pPr>
          </w:p>
        </w:tc>
        <w:tc>
          <w:tcPr>
            <w:tcW w:w="2404" w:type="dxa"/>
            <w:vAlign w:val="center"/>
          </w:tcPr>
          <w:p w14:paraId="7F66B24B" w14:textId="77777777" w:rsidR="00B255F2" w:rsidRPr="00C31700" w:rsidRDefault="00B255F2" w:rsidP="00B255F2">
            <w:pPr>
              <w:pStyle w:val="aa"/>
            </w:pPr>
          </w:p>
        </w:tc>
        <w:tc>
          <w:tcPr>
            <w:tcW w:w="2264" w:type="dxa"/>
            <w:vAlign w:val="center"/>
          </w:tcPr>
          <w:p w14:paraId="21D2D9AA" w14:textId="77777777" w:rsidR="00B255F2" w:rsidRPr="00C31700" w:rsidRDefault="00B255F2" w:rsidP="00B255F2">
            <w:pPr>
              <w:pStyle w:val="aa"/>
            </w:pPr>
          </w:p>
        </w:tc>
        <w:tc>
          <w:tcPr>
            <w:tcW w:w="1347" w:type="dxa"/>
            <w:vAlign w:val="center"/>
          </w:tcPr>
          <w:p w14:paraId="30F51052" w14:textId="77777777" w:rsidR="00B255F2" w:rsidRPr="00C31700" w:rsidRDefault="00B255F2" w:rsidP="00B255F2">
            <w:pPr>
              <w:pStyle w:val="aa"/>
            </w:pPr>
          </w:p>
        </w:tc>
      </w:tr>
      <w:tr w:rsidR="00B255F2" w:rsidRPr="00C31700" w14:paraId="61188E26" w14:textId="77777777" w:rsidTr="00E27A2D">
        <w:trPr>
          <w:jc w:val="center"/>
        </w:trPr>
        <w:tc>
          <w:tcPr>
            <w:tcW w:w="3043" w:type="dxa"/>
            <w:vAlign w:val="center"/>
          </w:tcPr>
          <w:p w14:paraId="7B535D6D" w14:textId="77777777" w:rsidR="00B255F2" w:rsidRPr="00AB1C6F" w:rsidRDefault="00B255F2" w:rsidP="00B255F2">
            <w:pPr>
              <w:pStyle w:val="aa"/>
              <w:jc w:val="left"/>
            </w:pPr>
            <w:r>
              <w:t>11.33-фл.КСЦ. Помощник капитана - помощник механика</w:t>
            </w:r>
          </w:p>
        </w:tc>
        <w:tc>
          <w:tcPr>
            <w:tcW w:w="3676" w:type="dxa"/>
            <w:vAlign w:val="center"/>
          </w:tcPr>
          <w:p w14:paraId="48340CE4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0FDF6F0F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09B438F7" w14:textId="48B97326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61FA1D24" w14:textId="0D83629B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533CDDDF" w14:textId="046A9A12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67FE89B8" w14:textId="77777777" w:rsidTr="00E27A2D">
        <w:trPr>
          <w:jc w:val="center"/>
        </w:trPr>
        <w:tc>
          <w:tcPr>
            <w:tcW w:w="3043" w:type="dxa"/>
            <w:vAlign w:val="center"/>
          </w:tcPr>
          <w:p w14:paraId="0612355B" w14:textId="77777777" w:rsidR="00B255F2" w:rsidRPr="00AB1C6F" w:rsidRDefault="00B255F2" w:rsidP="00B255F2">
            <w:pPr>
              <w:pStyle w:val="aa"/>
              <w:rPr>
                <w:i/>
              </w:rPr>
            </w:pPr>
            <w:r>
              <w:rPr>
                <w:i/>
              </w:rPr>
              <w:t>т/х "Капитан Смирнов" (34), пр.758 (буксир-толкач)</w:t>
            </w:r>
          </w:p>
        </w:tc>
        <w:tc>
          <w:tcPr>
            <w:tcW w:w="3676" w:type="dxa"/>
            <w:vAlign w:val="center"/>
          </w:tcPr>
          <w:p w14:paraId="0395869B" w14:textId="77777777" w:rsidR="00B255F2" w:rsidRDefault="00B255F2" w:rsidP="00B255F2">
            <w:pPr>
              <w:pStyle w:val="aa"/>
            </w:pPr>
          </w:p>
        </w:tc>
        <w:tc>
          <w:tcPr>
            <w:tcW w:w="2829" w:type="dxa"/>
            <w:vAlign w:val="center"/>
          </w:tcPr>
          <w:p w14:paraId="1A5991AC" w14:textId="77777777" w:rsidR="00B255F2" w:rsidRDefault="00B255F2" w:rsidP="00B255F2">
            <w:pPr>
              <w:pStyle w:val="aa"/>
            </w:pPr>
          </w:p>
        </w:tc>
        <w:tc>
          <w:tcPr>
            <w:tcW w:w="2404" w:type="dxa"/>
            <w:vAlign w:val="center"/>
          </w:tcPr>
          <w:p w14:paraId="79363126" w14:textId="77777777" w:rsidR="00B255F2" w:rsidRPr="00C31700" w:rsidRDefault="00B255F2" w:rsidP="00B255F2">
            <w:pPr>
              <w:pStyle w:val="aa"/>
            </w:pPr>
          </w:p>
        </w:tc>
        <w:tc>
          <w:tcPr>
            <w:tcW w:w="2264" w:type="dxa"/>
            <w:vAlign w:val="center"/>
          </w:tcPr>
          <w:p w14:paraId="2F086B74" w14:textId="77777777" w:rsidR="00B255F2" w:rsidRPr="00C31700" w:rsidRDefault="00B255F2" w:rsidP="00B255F2">
            <w:pPr>
              <w:pStyle w:val="aa"/>
            </w:pPr>
          </w:p>
        </w:tc>
        <w:tc>
          <w:tcPr>
            <w:tcW w:w="1347" w:type="dxa"/>
            <w:vAlign w:val="center"/>
          </w:tcPr>
          <w:p w14:paraId="710F034D" w14:textId="77777777" w:rsidR="00B255F2" w:rsidRPr="00C31700" w:rsidRDefault="00B255F2" w:rsidP="00B255F2">
            <w:pPr>
              <w:pStyle w:val="aa"/>
            </w:pPr>
          </w:p>
        </w:tc>
      </w:tr>
      <w:tr w:rsidR="00B255F2" w:rsidRPr="00C31700" w14:paraId="710F5C79" w14:textId="77777777" w:rsidTr="00E27A2D">
        <w:trPr>
          <w:jc w:val="center"/>
        </w:trPr>
        <w:tc>
          <w:tcPr>
            <w:tcW w:w="3043" w:type="dxa"/>
            <w:vAlign w:val="center"/>
          </w:tcPr>
          <w:p w14:paraId="2AF655A6" w14:textId="77777777" w:rsidR="00B255F2" w:rsidRPr="00AB1C6F" w:rsidRDefault="00B255F2" w:rsidP="00B255F2">
            <w:pPr>
              <w:pStyle w:val="aa"/>
              <w:jc w:val="left"/>
            </w:pPr>
            <w:r>
              <w:t>12.34-фл.КСЦ. Первый помощник электромеханика</w:t>
            </w:r>
          </w:p>
        </w:tc>
        <w:tc>
          <w:tcPr>
            <w:tcW w:w="3676" w:type="dxa"/>
            <w:vAlign w:val="center"/>
          </w:tcPr>
          <w:p w14:paraId="47409A2B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14674DCC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5A204D58" w14:textId="1C2366C3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244418B0" w14:textId="152A08B4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6373EB1B" w14:textId="089CAE45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600681DE" w14:textId="77777777" w:rsidTr="00E27A2D">
        <w:trPr>
          <w:jc w:val="center"/>
        </w:trPr>
        <w:tc>
          <w:tcPr>
            <w:tcW w:w="3043" w:type="dxa"/>
            <w:vAlign w:val="center"/>
          </w:tcPr>
          <w:p w14:paraId="755B7CD9" w14:textId="77777777" w:rsidR="00B255F2" w:rsidRPr="00AB1C6F" w:rsidRDefault="00B255F2" w:rsidP="00B255F2">
            <w:pPr>
              <w:pStyle w:val="aa"/>
              <w:rPr>
                <w:i/>
              </w:rPr>
            </w:pPr>
            <w:r>
              <w:rPr>
                <w:i/>
              </w:rPr>
              <w:t>т/х "Капитан Лиханский" (36), пр.758 (буксир-толкач)</w:t>
            </w:r>
          </w:p>
        </w:tc>
        <w:tc>
          <w:tcPr>
            <w:tcW w:w="3676" w:type="dxa"/>
            <w:vAlign w:val="center"/>
          </w:tcPr>
          <w:p w14:paraId="51D18A71" w14:textId="77777777" w:rsidR="00B255F2" w:rsidRDefault="00B255F2" w:rsidP="00B255F2">
            <w:pPr>
              <w:pStyle w:val="aa"/>
            </w:pPr>
          </w:p>
        </w:tc>
        <w:tc>
          <w:tcPr>
            <w:tcW w:w="2829" w:type="dxa"/>
            <w:vAlign w:val="center"/>
          </w:tcPr>
          <w:p w14:paraId="6EB8E365" w14:textId="77777777" w:rsidR="00B255F2" w:rsidRDefault="00B255F2" w:rsidP="00B255F2">
            <w:pPr>
              <w:pStyle w:val="aa"/>
            </w:pPr>
          </w:p>
        </w:tc>
        <w:tc>
          <w:tcPr>
            <w:tcW w:w="2404" w:type="dxa"/>
            <w:vAlign w:val="center"/>
          </w:tcPr>
          <w:p w14:paraId="45F88B6F" w14:textId="77777777" w:rsidR="00B255F2" w:rsidRPr="00C31700" w:rsidRDefault="00B255F2" w:rsidP="00B255F2">
            <w:pPr>
              <w:pStyle w:val="aa"/>
            </w:pPr>
          </w:p>
        </w:tc>
        <w:tc>
          <w:tcPr>
            <w:tcW w:w="2264" w:type="dxa"/>
            <w:vAlign w:val="center"/>
          </w:tcPr>
          <w:p w14:paraId="6B09F0F8" w14:textId="77777777" w:rsidR="00B255F2" w:rsidRPr="00C31700" w:rsidRDefault="00B255F2" w:rsidP="00B255F2">
            <w:pPr>
              <w:pStyle w:val="aa"/>
            </w:pPr>
          </w:p>
        </w:tc>
        <w:tc>
          <w:tcPr>
            <w:tcW w:w="1347" w:type="dxa"/>
            <w:vAlign w:val="center"/>
          </w:tcPr>
          <w:p w14:paraId="776E5D84" w14:textId="77777777" w:rsidR="00B255F2" w:rsidRPr="00C31700" w:rsidRDefault="00B255F2" w:rsidP="00B255F2">
            <w:pPr>
              <w:pStyle w:val="aa"/>
            </w:pPr>
          </w:p>
        </w:tc>
      </w:tr>
      <w:tr w:rsidR="00B255F2" w:rsidRPr="00C31700" w14:paraId="751E1043" w14:textId="77777777" w:rsidTr="00E27A2D">
        <w:trPr>
          <w:jc w:val="center"/>
        </w:trPr>
        <w:tc>
          <w:tcPr>
            <w:tcW w:w="3043" w:type="dxa"/>
            <w:vAlign w:val="center"/>
          </w:tcPr>
          <w:p w14:paraId="74B117A8" w14:textId="77777777" w:rsidR="00B255F2" w:rsidRPr="00AB1C6F" w:rsidRDefault="00B255F2" w:rsidP="00B255F2">
            <w:pPr>
              <w:pStyle w:val="aa"/>
              <w:jc w:val="left"/>
            </w:pPr>
            <w:r>
              <w:t>11.36-фл.КСЦ. Помощник капитана - помощник механика</w:t>
            </w:r>
          </w:p>
        </w:tc>
        <w:tc>
          <w:tcPr>
            <w:tcW w:w="3676" w:type="dxa"/>
            <w:vAlign w:val="center"/>
          </w:tcPr>
          <w:p w14:paraId="48E58B75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2923D20F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5E3E5906" w14:textId="27E9EE6E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18EA1146" w14:textId="546CBA0B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66A578F4" w14:textId="6A2A07CB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3353C691" w14:textId="77777777" w:rsidTr="00E27A2D">
        <w:trPr>
          <w:jc w:val="center"/>
        </w:trPr>
        <w:tc>
          <w:tcPr>
            <w:tcW w:w="3043" w:type="dxa"/>
            <w:vAlign w:val="center"/>
          </w:tcPr>
          <w:p w14:paraId="1D62E290" w14:textId="77777777" w:rsidR="00B255F2" w:rsidRPr="00AB1C6F" w:rsidRDefault="00B255F2" w:rsidP="00B255F2">
            <w:pPr>
              <w:pStyle w:val="aa"/>
              <w:jc w:val="left"/>
            </w:pPr>
            <w:r>
              <w:t>12.36-фл.КСЦ. Моторист</w:t>
            </w:r>
          </w:p>
        </w:tc>
        <w:tc>
          <w:tcPr>
            <w:tcW w:w="3676" w:type="dxa"/>
            <w:vAlign w:val="center"/>
          </w:tcPr>
          <w:p w14:paraId="759A6A7A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3FF3C50E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05DB71F2" w14:textId="55224679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4EAF0BCF" w14:textId="1EF6647A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2C64D533" w14:textId="6D7971F6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24C73CC6" w14:textId="77777777" w:rsidTr="00E27A2D">
        <w:trPr>
          <w:jc w:val="center"/>
        </w:trPr>
        <w:tc>
          <w:tcPr>
            <w:tcW w:w="3043" w:type="dxa"/>
            <w:vAlign w:val="center"/>
          </w:tcPr>
          <w:p w14:paraId="2FF575A1" w14:textId="77777777" w:rsidR="00B255F2" w:rsidRPr="00AB1C6F" w:rsidRDefault="00B255F2" w:rsidP="00B255F2">
            <w:pPr>
              <w:pStyle w:val="aa"/>
              <w:rPr>
                <w:i/>
              </w:rPr>
            </w:pPr>
            <w:r>
              <w:rPr>
                <w:i/>
              </w:rPr>
              <w:t>т/х "РТ-708" (41), пр.1741 (буксир-толкач)</w:t>
            </w:r>
          </w:p>
        </w:tc>
        <w:tc>
          <w:tcPr>
            <w:tcW w:w="3676" w:type="dxa"/>
            <w:vAlign w:val="center"/>
          </w:tcPr>
          <w:p w14:paraId="76AE69DE" w14:textId="77777777" w:rsidR="00B255F2" w:rsidRDefault="00B255F2" w:rsidP="00B255F2">
            <w:pPr>
              <w:pStyle w:val="aa"/>
            </w:pPr>
          </w:p>
        </w:tc>
        <w:tc>
          <w:tcPr>
            <w:tcW w:w="2829" w:type="dxa"/>
            <w:vAlign w:val="center"/>
          </w:tcPr>
          <w:p w14:paraId="1C205553" w14:textId="77777777" w:rsidR="00B255F2" w:rsidRDefault="00B255F2" w:rsidP="00B255F2">
            <w:pPr>
              <w:pStyle w:val="aa"/>
            </w:pPr>
          </w:p>
        </w:tc>
        <w:tc>
          <w:tcPr>
            <w:tcW w:w="2404" w:type="dxa"/>
            <w:vAlign w:val="center"/>
          </w:tcPr>
          <w:p w14:paraId="1F760561" w14:textId="77777777" w:rsidR="00B255F2" w:rsidRPr="00C31700" w:rsidRDefault="00B255F2" w:rsidP="00B255F2">
            <w:pPr>
              <w:pStyle w:val="aa"/>
            </w:pPr>
          </w:p>
        </w:tc>
        <w:tc>
          <w:tcPr>
            <w:tcW w:w="2264" w:type="dxa"/>
            <w:vAlign w:val="center"/>
          </w:tcPr>
          <w:p w14:paraId="0DB924DF" w14:textId="77777777" w:rsidR="00B255F2" w:rsidRPr="00C31700" w:rsidRDefault="00B255F2" w:rsidP="00B255F2">
            <w:pPr>
              <w:pStyle w:val="aa"/>
            </w:pPr>
          </w:p>
        </w:tc>
        <w:tc>
          <w:tcPr>
            <w:tcW w:w="1347" w:type="dxa"/>
            <w:vAlign w:val="center"/>
          </w:tcPr>
          <w:p w14:paraId="12C82F32" w14:textId="77777777" w:rsidR="00B255F2" w:rsidRPr="00C31700" w:rsidRDefault="00B255F2" w:rsidP="00B255F2">
            <w:pPr>
              <w:pStyle w:val="aa"/>
            </w:pPr>
          </w:p>
        </w:tc>
      </w:tr>
      <w:tr w:rsidR="00B255F2" w:rsidRPr="00C31700" w14:paraId="29097DEF" w14:textId="77777777" w:rsidTr="00E27A2D">
        <w:trPr>
          <w:jc w:val="center"/>
        </w:trPr>
        <w:tc>
          <w:tcPr>
            <w:tcW w:w="3043" w:type="dxa"/>
            <w:vAlign w:val="center"/>
          </w:tcPr>
          <w:p w14:paraId="0A7346D5" w14:textId="77777777" w:rsidR="00B255F2" w:rsidRPr="00AB1C6F" w:rsidRDefault="00B255F2" w:rsidP="00B255F2">
            <w:pPr>
              <w:pStyle w:val="aa"/>
              <w:jc w:val="left"/>
            </w:pPr>
            <w:r>
              <w:t>10.41-фл.КСЦ. Электрик судовой</w:t>
            </w:r>
          </w:p>
        </w:tc>
        <w:tc>
          <w:tcPr>
            <w:tcW w:w="3676" w:type="dxa"/>
            <w:vAlign w:val="center"/>
          </w:tcPr>
          <w:p w14:paraId="03711720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2490CD84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6228FED8" w14:textId="6B30991A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59C57FA8" w14:textId="426E5D6D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08BF2C0C" w14:textId="1F02F67E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15B8997A" w14:textId="77777777" w:rsidTr="00E27A2D">
        <w:trPr>
          <w:jc w:val="center"/>
        </w:trPr>
        <w:tc>
          <w:tcPr>
            <w:tcW w:w="3043" w:type="dxa"/>
            <w:vAlign w:val="center"/>
          </w:tcPr>
          <w:p w14:paraId="6C310ECA" w14:textId="77777777" w:rsidR="00B255F2" w:rsidRPr="00AB1C6F" w:rsidRDefault="00B255F2" w:rsidP="00B255F2">
            <w:pPr>
              <w:pStyle w:val="aa"/>
              <w:rPr>
                <w:i/>
              </w:rPr>
            </w:pPr>
            <w:r>
              <w:rPr>
                <w:i/>
              </w:rPr>
              <w:t>т/х "РТ-700" (42), пр.1741 (буксир-толкач)</w:t>
            </w:r>
          </w:p>
        </w:tc>
        <w:tc>
          <w:tcPr>
            <w:tcW w:w="3676" w:type="dxa"/>
            <w:vAlign w:val="center"/>
          </w:tcPr>
          <w:p w14:paraId="31115AD6" w14:textId="77777777" w:rsidR="00B255F2" w:rsidRDefault="00B255F2" w:rsidP="00B255F2">
            <w:pPr>
              <w:pStyle w:val="aa"/>
            </w:pPr>
          </w:p>
        </w:tc>
        <w:tc>
          <w:tcPr>
            <w:tcW w:w="2829" w:type="dxa"/>
            <w:vAlign w:val="center"/>
          </w:tcPr>
          <w:p w14:paraId="01D69C89" w14:textId="77777777" w:rsidR="00B255F2" w:rsidRDefault="00B255F2" w:rsidP="00B255F2">
            <w:pPr>
              <w:pStyle w:val="aa"/>
            </w:pPr>
          </w:p>
        </w:tc>
        <w:tc>
          <w:tcPr>
            <w:tcW w:w="2404" w:type="dxa"/>
            <w:vAlign w:val="center"/>
          </w:tcPr>
          <w:p w14:paraId="213FF09D" w14:textId="77777777" w:rsidR="00B255F2" w:rsidRPr="00C31700" w:rsidRDefault="00B255F2" w:rsidP="00B255F2">
            <w:pPr>
              <w:pStyle w:val="aa"/>
            </w:pPr>
          </w:p>
        </w:tc>
        <w:tc>
          <w:tcPr>
            <w:tcW w:w="2264" w:type="dxa"/>
            <w:vAlign w:val="center"/>
          </w:tcPr>
          <w:p w14:paraId="2CFE7D66" w14:textId="77777777" w:rsidR="00B255F2" w:rsidRPr="00C31700" w:rsidRDefault="00B255F2" w:rsidP="00B255F2">
            <w:pPr>
              <w:pStyle w:val="aa"/>
            </w:pPr>
          </w:p>
        </w:tc>
        <w:tc>
          <w:tcPr>
            <w:tcW w:w="1347" w:type="dxa"/>
            <w:vAlign w:val="center"/>
          </w:tcPr>
          <w:p w14:paraId="3A1D6BAD" w14:textId="77777777" w:rsidR="00B255F2" w:rsidRPr="00C31700" w:rsidRDefault="00B255F2" w:rsidP="00B255F2">
            <w:pPr>
              <w:pStyle w:val="aa"/>
            </w:pPr>
          </w:p>
        </w:tc>
      </w:tr>
      <w:tr w:rsidR="00B255F2" w:rsidRPr="00C31700" w14:paraId="5A3EDA3F" w14:textId="77777777" w:rsidTr="00E27A2D">
        <w:trPr>
          <w:jc w:val="center"/>
        </w:trPr>
        <w:tc>
          <w:tcPr>
            <w:tcW w:w="3043" w:type="dxa"/>
            <w:vAlign w:val="center"/>
          </w:tcPr>
          <w:p w14:paraId="65E497B0" w14:textId="77777777" w:rsidR="00B255F2" w:rsidRPr="00AB1C6F" w:rsidRDefault="00B255F2" w:rsidP="00B255F2">
            <w:pPr>
              <w:pStyle w:val="aa"/>
              <w:jc w:val="left"/>
            </w:pPr>
            <w:r>
              <w:t>11.42-фл.КСЦ. Старший моторист-рулевой</w:t>
            </w:r>
          </w:p>
        </w:tc>
        <w:tc>
          <w:tcPr>
            <w:tcW w:w="3676" w:type="dxa"/>
            <w:vAlign w:val="center"/>
          </w:tcPr>
          <w:p w14:paraId="0D9C27E3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3AB2E6FD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7C54423C" w14:textId="658D7EEE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477DFF31" w14:textId="004B5ED6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47B3DD55" w14:textId="6681DA35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14AA001E" w14:textId="77777777" w:rsidTr="00E27A2D">
        <w:trPr>
          <w:jc w:val="center"/>
        </w:trPr>
        <w:tc>
          <w:tcPr>
            <w:tcW w:w="3043" w:type="dxa"/>
            <w:vAlign w:val="center"/>
          </w:tcPr>
          <w:p w14:paraId="384790F5" w14:textId="77777777" w:rsidR="00B255F2" w:rsidRPr="00AB1C6F" w:rsidRDefault="00B255F2" w:rsidP="00B255F2">
            <w:pPr>
              <w:pStyle w:val="aa"/>
              <w:rPr>
                <w:i/>
              </w:rPr>
            </w:pPr>
            <w:r>
              <w:rPr>
                <w:i/>
              </w:rPr>
              <w:t>т/х "РТ-744" (47), пр.1741 (буксир-толкач)</w:t>
            </w:r>
          </w:p>
        </w:tc>
        <w:tc>
          <w:tcPr>
            <w:tcW w:w="3676" w:type="dxa"/>
            <w:vAlign w:val="center"/>
          </w:tcPr>
          <w:p w14:paraId="2C90DA53" w14:textId="77777777" w:rsidR="00B255F2" w:rsidRDefault="00B255F2" w:rsidP="00B255F2">
            <w:pPr>
              <w:pStyle w:val="aa"/>
            </w:pPr>
          </w:p>
        </w:tc>
        <w:tc>
          <w:tcPr>
            <w:tcW w:w="2829" w:type="dxa"/>
            <w:vAlign w:val="center"/>
          </w:tcPr>
          <w:p w14:paraId="4C147B64" w14:textId="77777777" w:rsidR="00B255F2" w:rsidRDefault="00B255F2" w:rsidP="00B255F2">
            <w:pPr>
              <w:pStyle w:val="aa"/>
            </w:pPr>
          </w:p>
        </w:tc>
        <w:tc>
          <w:tcPr>
            <w:tcW w:w="2404" w:type="dxa"/>
            <w:vAlign w:val="center"/>
          </w:tcPr>
          <w:p w14:paraId="48CE91FB" w14:textId="77777777" w:rsidR="00B255F2" w:rsidRPr="00C31700" w:rsidRDefault="00B255F2" w:rsidP="00B255F2">
            <w:pPr>
              <w:pStyle w:val="aa"/>
            </w:pPr>
          </w:p>
        </w:tc>
        <w:tc>
          <w:tcPr>
            <w:tcW w:w="2264" w:type="dxa"/>
            <w:vAlign w:val="center"/>
          </w:tcPr>
          <w:p w14:paraId="37C31E2E" w14:textId="77777777" w:rsidR="00B255F2" w:rsidRPr="00C31700" w:rsidRDefault="00B255F2" w:rsidP="00B255F2">
            <w:pPr>
              <w:pStyle w:val="aa"/>
            </w:pPr>
          </w:p>
        </w:tc>
        <w:tc>
          <w:tcPr>
            <w:tcW w:w="1347" w:type="dxa"/>
            <w:vAlign w:val="center"/>
          </w:tcPr>
          <w:p w14:paraId="536995F0" w14:textId="77777777" w:rsidR="00B255F2" w:rsidRPr="00C31700" w:rsidRDefault="00B255F2" w:rsidP="00B255F2">
            <w:pPr>
              <w:pStyle w:val="aa"/>
            </w:pPr>
          </w:p>
        </w:tc>
      </w:tr>
      <w:tr w:rsidR="00B255F2" w:rsidRPr="00C31700" w14:paraId="3F942E86" w14:textId="77777777" w:rsidTr="00E27A2D">
        <w:trPr>
          <w:jc w:val="center"/>
        </w:trPr>
        <w:tc>
          <w:tcPr>
            <w:tcW w:w="3043" w:type="dxa"/>
            <w:vAlign w:val="center"/>
          </w:tcPr>
          <w:p w14:paraId="58D32FE6" w14:textId="77777777" w:rsidR="00B255F2" w:rsidRPr="00AB1C6F" w:rsidRDefault="00B255F2" w:rsidP="00B255F2">
            <w:pPr>
              <w:pStyle w:val="aa"/>
              <w:jc w:val="left"/>
            </w:pPr>
            <w:r>
              <w:t>01.47-фл.КСЦ. Капитан - механик</w:t>
            </w:r>
          </w:p>
        </w:tc>
        <w:tc>
          <w:tcPr>
            <w:tcW w:w="3676" w:type="dxa"/>
            <w:vAlign w:val="center"/>
          </w:tcPr>
          <w:p w14:paraId="38E182D1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3E6453DB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29F1E0C9" w14:textId="071D7E94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3F494BE5" w14:textId="118D9689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79F177F7" w14:textId="7FD4C408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5BE87A0E" w14:textId="77777777" w:rsidTr="00E27A2D">
        <w:trPr>
          <w:jc w:val="center"/>
        </w:trPr>
        <w:tc>
          <w:tcPr>
            <w:tcW w:w="3043" w:type="dxa"/>
            <w:vAlign w:val="center"/>
          </w:tcPr>
          <w:p w14:paraId="32C9A4D2" w14:textId="77777777" w:rsidR="00B255F2" w:rsidRPr="00AB1C6F" w:rsidRDefault="00B255F2" w:rsidP="00B255F2">
            <w:pPr>
              <w:pStyle w:val="aa"/>
              <w:jc w:val="left"/>
            </w:pPr>
            <w:r>
              <w:lastRenderedPageBreak/>
              <w:t>02.47-фл.КСЦ. Старший помощник капитана - первый помощник механика</w:t>
            </w:r>
          </w:p>
        </w:tc>
        <w:tc>
          <w:tcPr>
            <w:tcW w:w="3676" w:type="dxa"/>
            <w:vAlign w:val="center"/>
          </w:tcPr>
          <w:p w14:paraId="7CC4D378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25F191DD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3F759B16" w14:textId="393A12BF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1DCB5FA1" w14:textId="03EDEEC6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1E2065A7" w14:textId="59EDDD0C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74F55D90" w14:textId="77777777" w:rsidTr="00E27A2D">
        <w:trPr>
          <w:jc w:val="center"/>
        </w:trPr>
        <w:tc>
          <w:tcPr>
            <w:tcW w:w="3043" w:type="dxa"/>
            <w:vAlign w:val="center"/>
          </w:tcPr>
          <w:p w14:paraId="009F4262" w14:textId="77777777" w:rsidR="00B255F2" w:rsidRPr="00AB1C6F" w:rsidRDefault="00B255F2" w:rsidP="00B255F2">
            <w:pPr>
              <w:pStyle w:val="aa"/>
              <w:jc w:val="left"/>
            </w:pPr>
            <w:r>
              <w:t>03.47-фл.КСЦ. Второй помощник капитана - второй помощник механика</w:t>
            </w:r>
          </w:p>
        </w:tc>
        <w:tc>
          <w:tcPr>
            <w:tcW w:w="3676" w:type="dxa"/>
            <w:vAlign w:val="center"/>
          </w:tcPr>
          <w:p w14:paraId="78C24E2A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513D93AC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425720F3" w14:textId="38C51461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2397E099" w14:textId="7BAB9B4F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14900AA7" w14:textId="0172303F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03903FE4" w14:textId="77777777" w:rsidTr="00E27A2D">
        <w:trPr>
          <w:jc w:val="center"/>
        </w:trPr>
        <w:tc>
          <w:tcPr>
            <w:tcW w:w="3043" w:type="dxa"/>
            <w:vAlign w:val="center"/>
          </w:tcPr>
          <w:p w14:paraId="041366A9" w14:textId="77777777" w:rsidR="00B255F2" w:rsidRPr="00AB1C6F" w:rsidRDefault="00B255F2" w:rsidP="00B255F2">
            <w:pPr>
              <w:pStyle w:val="aa"/>
              <w:jc w:val="left"/>
            </w:pPr>
            <w:r>
              <w:t>04.47-фл.КСЦ. Третий помощник капитана - третий помощник механика</w:t>
            </w:r>
          </w:p>
        </w:tc>
        <w:tc>
          <w:tcPr>
            <w:tcW w:w="3676" w:type="dxa"/>
            <w:vAlign w:val="center"/>
          </w:tcPr>
          <w:p w14:paraId="775612EB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3C20C40C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500DD1CE" w14:textId="7AC0CF06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3D36B6AF" w14:textId="51D3227C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770B3229" w14:textId="2BDED6AD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35414211" w14:textId="77777777" w:rsidTr="00E27A2D">
        <w:trPr>
          <w:jc w:val="center"/>
        </w:trPr>
        <w:tc>
          <w:tcPr>
            <w:tcW w:w="3043" w:type="dxa"/>
            <w:vAlign w:val="center"/>
          </w:tcPr>
          <w:p w14:paraId="4FEFBE02" w14:textId="77777777" w:rsidR="00B255F2" w:rsidRPr="00AB1C6F" w:rsidRDefault="00B255F2" w:rsidP="00B255F2">
            <w:pPr>
              <w:pStyle w:val="aa"/>
              <w:jc w:val="left"/>
            </w:pPr>
            <w:r>
              <w:t>06.47-фл.КСЦ. Моторист-рулевой</w:t>
            </w:r>
          </w:p>
        </w:tc>
        <w:tc>
          <w:tcPr>
            <w:tcW w:w="3676" w:type="dxa"/>
            <w:vAlign w:val="center"/>
          </w:tcPr>
          <w:p w14:paraId="3B5924B3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65E1B5ED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1F0D2934" w14:textId="5508F9FC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56F27D24" w14:textId="546B2558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2FB7B255" w14:textId="2D8470EB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7CF60D85" w14:textId="77777777" w:rsidTr="00E27A2D">
        <w:trPr>
          <w:jc w:val="center"/>
        </w:trPr>
        <w:tc>
          <w:tcPr>
            <w:tcW w:w="3043" w:type="dxa"/>
            <w:vAlign w:val="center"/>
          </w:tcPr>
          <w:p w14:paraId="23906231" w14:textId="77777777" w:rsidR="00B255F2" w:rsidRPr="00AB1C6F" w:rsidRDefault="00B255F2" w:rsidP="00B255F2">
            <w:pPr>
              <w:pStyle w:val="aa"/>
              <w:jc w:val="left"/>
            </w:pPr>
            <w:r>
              <w:t>07.47-фл.КСЦ. Матрос</w:t>
            </w:r>
          </w:p>
        </w:tc>
        <w:tc>
          <w:tcPr>
            <w:tcW w:w="3676" w:type="dxa"/>
            <w:vAlign w:val="center"/>
          </w:tcPr>
          <w:p w14:paraId="7513A75F" w14:textId="77777777" w:rsidR="00B255F2" w:rsidRDefault="00B255F2" w:rsidP="00B255F2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29" w:type="dxa"/>
            <w:vAlign w:val="center"/>
          </w:tcPr>
          <w:p w14:paraId="0E08E2D9" w14:textId="77777777" w:rsidR="00B255F2" w:rsidRDefault="00B255F2" w:rsidP="00B255F2">
            <w:pPr>
              <w:pStyle w:val="aa"/>
            </w:pPr>
            <w:r>
              <w:t xml:space="preserve">Снижение утомления и восстановление работоспособности </w:t>
            </w:r>
          </w:p>
        </w:tc>
        <w:tc>
          <w:tcPr>
            <w:tcW w:w="2404" w:type="dxa"/>
            <w:vAlign w:val="center"/>
          </w:tcPr>
          <w:p w14:paraId="05F351B6" w14:textId="30A632D6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62927367" w14:textId="72F8FEE0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276230C7" w14:textId="5556CDFC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2B448519" w14:textId="77777777" w:rsidTr="00E27A2D">
        <w:trPr>
          <w:jc w:val="center"/>
        </w:trPr>
        <w:tc>
          <w:tcPr>
            <w:tcW w:w="3043" w:type="dxa"/>
            <w:vAlign w:val="center"/>
          </w:tcPr>
          <w:p w14:paraId="06718F3F" w14:textId="77777777" w:rsidR="00B255F2" w:rsidRPr="00AB1C6F" w:rsidRDefault="00B255F2" w:rsidP="00B255F2">
            <w:pPr>
              <w:pStyle w:val="aa"/>
              <w:jc w:val="left"/>
            </w:pPr>
            <w:r>
              <w:t>08.47-фл.КСЦ. Повар</w:t>
            </w:r>
          </w:p>
        </w:tc>
        <w:tc>
          <w:tcPr>
            <w:tcW w:w="3676" w:type="dxa"/>
            <w:vAlign w:val="center"/>
          </w:tcPr>
          <w:p w14:paraId="4D9114F7" w14:textId="77777777" w:rsidR="00B255F2" w:rsidRDefault="00B255F2" w:rsidP="00B255F2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29" w:type="dxa"/>
            <w:vAlign w:val="center"/>
          </w:tcPr>
          <w:p w14:paraId="51DE2098" w14:textId="77777777" w:rsidR="00B255F2" w:rsidRDefault="00B255F2" w:rsidP="00B255F2">
            <w:pPr>
              <w:pStyle w:val="aa"/>
            </w:pPr>
            <w:r>
              <w:t xml:space="preserve">Снижение утомления и восстановление работоспособности </w:t>
            </w:r>
          </w:p>
        </w:tc>
        <w:tc>
          <w:tcPr>
            <w:tcW w:w="2404" w:type="dxa"/>
            <w:vAlign w:val="center"/>
          </w:tcPr>
          <w:p w14:paraId="51955164" w14:textId="0C6601F2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686051ED" w14:textId="40656194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5233E0D1" w14:textId="0C5D3B3E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17CDB5FC" w14:textId="77777777" w:rsidTr="00E27A2D">
        <w:trPr>
          <w:jc w:val="center"/>
        </w:trPr>
        <w:tc>
          <w:tcPr>
            <w:tcW w:w="3043" w:type="dxa"/>
            <w:vAlign w:val="center"/>
          </w:tcPr>
          <w:p w14:paraId="7EB2DB62" w14:textId="77777777" w:rsidR="00B255F2" w:rsidRPr="00AB1C6F" w:rsidRDefault="00B255F2" w:rsidP="00B255F2">
            <w:pPr>
              <w:pStyle w:val="aa"/>
              <w:jc w:val="left"/>
            </w:pPr>
            <w:r>
              <w:t>10.47-фл.КСЦ. Электрик судовой</w:t>
            </w:r>
          </w:p>
        </w:tc>
        <w:tc>
          <w:tcPr>
            <w:tcW w:w="3676" w:type="dxa"/>
            <w:vAlign w:val="center"/>
          </w:tcPr>
          <w:p w14:paraId="2E972D7F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78B93461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741B65DF" w14:textId="44F9253D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5A2006EF" w14:textId="25168149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19B6E075" w14:textId="6B6A851D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2FAFD250" w14:textId="77777777" w:rsidTr="00E27A2D">
        <w:trPr>
          <w:jc w:val="center"/>
        </w:trPr>
        <w:tc>
          <w:tcPr>
            <w:tcW w:w="3043" w:type="dxa"/>
            <w:vAlign w:val="center"/>
          </w:tcPr>
          <w:p w14:paraId="49CB30FB" w14:textId="77777777" w:rsidR="00B255F2" w:rsidRPr="00AB1C6F" w:rsidRDefault="00B255F2" w:rsidP="00B255F2">
            <w:pPr>
              <w:pStyle w:val="aa"/>
              <w:rPr>
                <w:i/>
              </w:rPr>
            </w:pPr>
            <w:r>
              <w:rPr>
                <w:i/>
              </w:rPr>
              <w:t>т/х "Караганда" (54), пр.936 (сухогрузный)</w:t>
            </w:r>
          </w:p>
        </w:tc>
        <w:tc>
          <w:tcPr>
            <w:tcW w:w="3676" w:type="dxa"/>
            <w:vAlign w:val="center"/>
          </w:tcPr>
          <w:p w14:paraId="1322DC03" w14:textId="77777777" w:rsidR="00B255F2" w:rsidRDefault="00B255F2" w:rsidP="00B255F2">
            <w:pPr>
              <w:pStyle w:val="aa"/>
            </w:pPr>
          </w:p>
        </w:tc>
        <w:tc>
          <w:tcPr>
            <w:tcW w:w="2829" w:type="dxa"/>
            <w:vAlign w:val="center"/>
          </w:tcPr>
          <w:p w14:paraId="3B5F15DD" w14:textId="77777777" w:rsidR="00B255F2" w:rsidRDefault="00B255F2" w:rsidP="00B255F2">
            <w:pPr>
              <w:pStyle w:val="aa"/>
            </w:pPr>
          </w:p>
        </w:tc>
        <w:tc>
          <w:tcPr>
            <w:tcW w:w="2404" w:type="dxa"/>
            <w:vAlign w:val="center"/>
          </w:tcPr>
          <w:p w14:paraId="49D690A8" w14:textId="77777777" w:rsidR="00B255F2" w:rsidRPr="00C31700" w:rsidRDefault="00B255F2" w:rsidP="00B255F2">
            <w:pPr>
              <w:pStyle w:val="aa"/>
            </w:pPr>
          </w:p>
        </w:tc>
        <w:tc>
          <w:tcPr>
            <w:tcW w:w="2264" w:type="dxa"/>
            <w:vAlign w:val="center"/>
          </w:tcPr>
          <w:p w14:paraId="477860E9" w14:textId="77777777" w:rsidR="00B255F2" w:rsidRPr="00C31700" w:rsidRDefault="00B255F2" w:rsidP="00B255F2">
            <w:pPr>
              <w:pStyle w:val="aa"/>
            </w:pPr>
          </w:p>
        </w:tc>
        <w:tc>
          <w:tcPr>
            <w:tcW w:w="1347" w:type="dxa"/>
            <w:vAlign w:val="center"/>
          </w:tcPr>
          <w:p w14:paraId="702AA95A" w14:textId="77777777" w:rsidR="00B255F2" w:rsidRPr="00C31700" w:rsidRDefault="00B255F2" w:rsidP="00B255F2">
            <w:pPr>
              <w:pStyle w:val="aa"/>
            </w:pPr>
          </w:p>
        </w:tc>
      </w:tr>
      <w:tr w:rsidR="00B255F2" w:rsidRPr="00C31700" w14:paraId="516BEF6C" w14:textId="77777777" w:rsidTr="00E27A2D">
        <w:trPr>
          <w:jc w:val="center"/>
        </w:trPr>
        <w:tc>
          <w:tcPr>
            <w:tcW w:w="3043" w:type="dxa"/>
            <w:vAlign w:val="center"/>
          </w:tcPr>
          <w:p w14:paraId="07242134" w14:textId="77777777" w:rsidR="00B255F2" w:rsidRPr="00AB1C6F" w:rsidRDefault="00B255F2" w:rsidP="00B255F2">
            <w:pPr>
              <w:pStyle w:val="aa"/>
              <w:jc w:val="left"/>
            </w:pPr>
            <w:r>
              <w:t>10.54-фл.КСЦ. Моторист</w:t>
            </w:r>
          </w:p>
        </w:tc>
        <w:tc>
          <w:tcPr>
            <w:tcW w:w="3676" w:type="dxa"/>
            <w:vAlign w:val="center"/>
          </w:tcPr>
          <w:p w14:paraId="101A8F13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65EF94CE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332C98ED" w14:textId="18814E8E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50F379C3" w14:textId="33AF6465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27931A7D" w14:textId="6AAB431E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0090B81D" w14:textId="77777777" w:rsidTr="00E27A2D">
        <w:trPr>
          <w:jc w:val="center"/>
        </w:trPr>
        <w:tc>
          <w:tcPr>
            <w:tcW w:w="3043" w:type="dxa"/>
            <w:vAlign w:val="center"/>
          </w:tcPr>
          <w:p w14:paraId="34CCDD0C" w14:textId="77777777" w:rsidR="00B255F2" w:rsidRPr="00AB1C6F" w:rsidRDefault="00B255F2" w:rsidP="00B255F2">
            <w:pPr>
              <w:pStyle w:val="aa"/>
              <w:rPr>
                <w:i/>
              </w:rPr>
            </w:pPr>
            <w:r>
              <w:rPr>
                <w:i/>
              </w:rPr>
              <w:t>т/х "Кисловодск" (55), пр.936 (сухогрузный)</w:t>
            </w:r>
          </w:p>
        </w:tc>
        <w:tc>
          <w:tcPr>
            <w:tcW w:w="3676" w:type="dxa"/>
            <w:vAlign w:val="center"/>
          </w:tcPr>
          <w:p w14:paraId="3248F4E5" w14:textId="77777777" w:rsidR="00B255F2" w:rsidRDefault="00B255F2" w:rsidP="00B255F2">
            <w:pPr>
              <w:pStyle w:val="aa"/>
            </w:pPr>
          </w:p>
        </w:tc>
        <w:tc>
          <w:tcPr>
            <w:tcW w:w="2829" w:type="dxa"/>
            <w:vAlign w:val="center"/>
          </w:tcPr>
          <w:p w14:paraId="33E7BF5F" w14:textId="77777777" w:rsidR="00B255F2" w:rsidRDefault="00B255F2" w:rsidP="00B255F2">
            <w:pPr>
              <w:pStyle w:val="aa"/>
            </w:pPr>
          </w:p>
        </w:tc>
        <w:tc>
          <w:tcPr>
            <w:tcW w:w="2404" w:type="dxa"/>
            <w:vAlign w:val="center"/>
          </w:tcPr>
          <w:p w14:paraId="5CA5729B" w14:textId="77777777" w:rsidR="00B255F2" w:rsidRPr="00C31700" w:rsidRDefault="00B255F2" w:rsidP="00B255F2">
            <w:pPr>
              <w:pStyle w:val="aa"/>
            </w:pPr>
          </w:p>
        </w:tc>
        <w:tc>
          <w:tcPr>
            <w:tcW w:w="2264" w:type="dxa"/>
            <w:vAlign w:val="center"/>
          </w:tcPr>
          <w:p w14:paraId="522A8F01" w14:textId="77777777" w:rsidR="00B255F2" w:rsidRPr="00C31700" w:rsidRDefault="00B255F2" w:rsidP="00B255F2">
            <w:pPr>
              <w:pStyle w:val="aa"/>
            </w:pPr>
          </w:p>
        </w:tc>
        <w:tc>
          <w:tcPr>
            <w:tcW w:w="1347" w:type="dxa"/>
            <w:vAlign w:val="center"/>
          </w:tcPr>
          <w:p w14:paraId="45BD0C61" w14:textId="77777777" w:rsidR="00B255F2" w:rsidRPr="00C31700" w:rsidRDefault="00B255F2" w:rsidP="00B255F2">
            <w:pPr>
              <w:pStyle w:val="aa"/>
            </w:pPr>
          </w:p>
        </w:tc>
      </w:tr>
      <w:tr w:rsidR="00B255F2" w:rsidRPr="00C31700" w14:paraId="0035EBA9" w14:textId="77777777" w:rsidTr="00E27A2D">
        <w:trPr>
          <w:jc w:val="center"/>
        </w:trPr>
        <w:tc>
          <w:tcPr>
            <w:tcW w:w="3043" w:type="dxa"/>
            <w:vAlign w:val="center"/>
          </w:tcPr>
          <w:p w14:paraId="4AF3DFF7" w14:textId="77777777" w:rsidR="00B255F2" w:rsidRPr="00AB1C6F" w:rsidRDefault="00B255F2" w:rsidP="00B255F2">
            <w:pPr>
              <w:pStyle w:val="aa"/>
              <w:jc w:val="left"/>
            </w:pPr>
            <w:r>
              <w:t>09.55-фл.КСЦ. Электрик судовой</w:t>
            </w:r>
          </w:p>
        </w:tc>
        <w:tc>
          <w:tcPr>
            <w:tcW w:w="3676" w:type="dxa"/>
            <w:vAlign w:val="center"/>
          </w:tcPr>
          <w:p w14:paraId="08E3DFC0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290B7F99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392AE8EC" w14:textId="15B847CD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3E36857E" w14:textId="59A74482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4CAC11DB" w14:textId="00FC228C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588367CD" w14:textId="77777777" w:rsidTr="00E27A2D">
        <w:trPr>
          <w:jc w:val="center"/>
        </w:trPr>
        <w:tc>
          <w:tcPr>
            <w:tcW w:w="3043" w:type="dxa"/>
            <w:vAlign w:val="center"/>
          </w:tcPr>
          <w:p w14:paraId="2F9E517E" w14:textId="77777777" w:rsidR="00B255F2" w:rsidRPr="00AB1C6F" w:rsidRDefault="00B255F2" w:rsidP="00B255F2">
            <w:pPr>
              <w:pStyle w:val="aa"/>
              <w:rPr>
                <w:i/>
              </w:rPr>
            </w:pPr>
            <w:r>
              <w:rPr>
                <w:i/>
              </w:rPr>
              <w:t>т/х "Кострома" (56), пр.936 (сухогрузный)</w:t>
            </w:r>
          </w:p>
        </w:tc>
        <w:tc>
          <w:tcPr>
            <w:tcW w:w="3676" w:type="dxa"/>
            <w:vAlign w:val="center"/>
          </w:tcPr>
          <w:p w14:paraId="67A910DC" w14:textId="77777777" w:rsidR="00B255F2" w:rsidRDefault="00B255F2" w:rsidP="00B255F2">
            <w:pPr>
              <w:pStyle w:val="aa"/>
            </w:pPr>
          </w:p>
        </w:tc>
        <w:tc>
          <w:tcPr>
            <w:tcW w:w="2829" w:type="dxa"/>
            <w:vAlign w:val="center"/>
          </w:tcPr>
          <w:p w14:paraId="5BF8B817" w14:textId="77777777" w:rsidR="00B255F2" w:rsidRDefault="00B255F2" w:rsidP="00B255F2">
            <w:pPr>
              <w:pStyle w:val="aa"/>
            </w:pPr>
          </w:p>
        </w:tc>
        <w:tc>
          <w:tcPr>
            <w:tcW w:w="2404" w:type="dxa"/>
            <w:vAlign w:val="center"/>
          </w:tcPr>
          <w:p w14:paraId="6FBB20F8" w14:textId="77777777" w:rsidR="00B255F2" w:rsidRPr="00C31700" w:rsidRDefault="00B255F2" w:rsidP="00B255F2">
            <w:pPr>
              <w:pStyle w:val="aa"/>
            </w:pPr>
          </w:p>
        </w:tc>
        <w:tc>
          <w:tcPr>
            <w:tcW w:w="2264" w:type="dxa"/>
            <w:vAlign w:val="center"/>
          </w:tcPr>
          <w:p w14:paraId="78ECC965" w14:textId="77777777" w:rsidR="00B255F2" w:rsidRPr="00C31700" w:rsidRDefault="00B255F2" w:rsidP="00B255F2">
            <w:pPr>
              <w:pStyle w:val="aa"/>
            </w:pPr>
          </w:p>
        </w:tc>
        <w:tc>
          <w:tcPr>
            <w:tcW w:w="1347" w:type="dxa"/>
            <w:vAlign w:val="center"/>
          </w:tcPr>
          <w:p w14:paraId="2EF718E9" w14:textId="77777777" w:rsidR="00B255F2" w:rsidRPr="00C31700" w:rsidRDefault="00B255F2" w:rsidP="00B255F2">
            <w:pPr>
              <w:pStyle w:val="aa"/>
            </w:pPr>
          </w:p>
        </w:tc>
      </w:tr>
      <w:tr w:rsidR="00B255F2" w:rsidRPr="00C31700" w14:paraId="5D3D38CD" w14:textId="77777777" w:rsidTr="00E27A2D">
        <w:trPr>
          <w:jc w:val="center"/>
        </w:trPr>
        <w:tc>
          <w:tcPr>
            <w:tcW w:w="3043" w:type="dxa"/>
            <w:vAlign w:val="center"/>
          </w:tcPr>
          <w:p w14:paraId="4432166A" w14:textId="77777777" w:rsidR="00B255F2" w:rsidRPr="00AB1C6F" w:rsidRDefault="00B255F2" w:rsidP="00B255F2">
            <w:pPr>
              <w:pStyle w:val="aa"/>
              <w:jc w:val="left"/>
            </w:pPr>
            <w:r>
              <w:t>11.56-фл.КСЦ. Электрик судовой</w:t>
            </w:r>
          </w:p>
        </w:tc>
        <w:tc>
          <w:tcPr>
            <w:tcW w:w="3676" w:type="dxa"/>
            <w:vAlign w:val="center"/>
          </w:tcPr>
          <w:p w14:paraId="5092AC69" w14:textId="77777777" w:rsidR="00B255F2" w:rsidRDefault="00B255F2" w:rsidP="00B255F2">
            <w:pPr>
              <w:pStyle w:val="aa"/>
            </w:pPr>
            <w:r>
              <w:t xml:space="preserve">Шум: При пребывании в зоне влияния повышенного уровня шума, применять сертифицированные средства защиты </w:t>
            </w:r>
            <w:r>
              <w:lastRenderedPageBreak/>
              <w:t>органов слуха.</w:t>
            </w:r>
          </w:p>
        </w:tc>
        <w:tc>
          <w:tcPr>
            <w:tcW w:w="2829" w:type="dxa"/>
            <w:vAlign w:val="center"/>
          </w:tcPr>
          <w:p w14:paraId="25ED120F" w14:textId="77777777" w:rsidR="00B255F2" w:rsidRDefault="00B255F2" w:rsidP="00B255F2">
            <w:pPr>
              <w:pStyle w:val="aa"/>
            </w:pPr>
            <w:r>
              <w:lastRenderedPageBreak/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12DAA218" w14:textId="67E8F6B6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6889219F" w14:textId="6F4DA178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6FDBC5B9" w14:textId="10387461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0809F23E" w14:textId="77777777" w:rsidTr="00E27A2D">
        <w:trPr>
          <w:jc w:val="center"/>
        </w:trPr>
        <w:tc>
          <w:tcPr>
            <w:tcW w:w="3043" w:type="dxa"/>
            <w:vAlign w:val="center"/>
          </w:tcPr>
          <w:p w14:paraId="10B8EE36" w14:textId="77777777" w:rsidR="00B255F2" w:rsidRPr="00AB1C6F" w:rsidRDefault="00B255F2" w:rsidP="00B255F2">
            <w:pPr>
              <w:pStyle w:val="aa"/>
              <w:rPr>
                <w:i/>
              </w:rPr>
            </w:pPr>
            <w:r>
              <w:rPr>
                <w:i/>
              </w:rPr>
              <w:t>т/х "Талнах" (57), пр.936 (сухогрузный)</w:t>
            </w:r>
          </w:p>
        </w:tc>
        <w:tc>
          <w:tcPr>
            <w:tcW w:w="3676" w:type="dxa"/>
            <w:vAlign w:val="center"/>
          </w:tcPr>
          <w:p w14:paraId="21974A03" w14:textId="77777777" w:rsidR="00B255F2" w:rsidRDefault="00B255F2" w:rsidP="00B255F2">
            <w:pPr>
              <w:pStyle w:val="aa"/>
            </w:pPr>
          </w:p>
        </w:tc>
        <w:tc>
          <w:tcPr>
            <w:tcW w:w="2829" w:type="dxa"/>
            <w:vAlign w:val="center"/>
          </w:tcPr>
          <w:p w14:paraId="43FF1800" w14:textId="77777777" w:rsidR="00B255F2" w:rsidRDefault="00B255F2" w:rsidP="00B255F2">
            <w:pPr>
              <w:pStyle w:val="aa"/>
            </w:pPr>
          </w:p>
        </w:tc>
        <w:tc>
          <w:tcPr>
            <w:tcW w:w="2404" w:type="dxa"/>
            <w:vAlign w:val="center"/>
          </w:tcPr>
          <w:p w14:paraId="2C4899B5" w14:textId="77777777" w:rsidR="00B255F2" w:rsidRPr="00C31700" w:rsidRDefault="00B255F2" w:rsidP="00B255F2">
            <w:pPr>
              <w:pStyle w:val="aa"/>
            </w:pPr>
          </w:p>
        </w:tc>
        <w:tc>
          <w:tcPr>
            <w:tcW w:w="2264" w:type="dxa"/>
            <w:vAlign w:val="center"/>
          </w:tcPr>
          <w:p w14:paraId="783D8932" w14:textId="77777777" w:rsidR="00B255F2" w:rsidRPr="00C31700" w:rsidRDefault="00B255F2" w:rsidP="00B255F2">
            <w:pPr>
              <w:pStyle w:val="aa"/>
            </w:pPr>
          </w:p>
        </w:tc>
        <w:tc>
          <w:tcPr>
            <w:tcW w:w="1347" w:type="dxa"/>
            <w:vAlign w:val="center"/>
          </w:tcPr>
          <w:p w14:paraId="6BC53833" w14:textId="77777777" w:rsidR="00B255F2" w:rsidRPr="00C31700" w:rsidRDefault="00B255F2" w:rsidP="00B255F2">
            <w:pPr>
              <w:pStyle w:val="aa"/>
            </w:pPr>
          </w:p>
        </w:tc>
      </w:tr>
      <w:tr w:rsidR="00B255F2" w:rsidRPr="00C31700" w14:paraId="443CC5FC" w14:textId="77777777" w:rsidTr="00E27A2D">
        <w:trPr>
          <w:jc w:val="center"/>
        </w:trPr>
        <w:tc>
          <w:tcPr>
            <w:tcW w:w="3043" w:type="dxa"/>
            <w:vAlign w:val="center"/>
          </w:tcPr>
          <w:p w14:paraId="009EF5CA" w14:textId="77777777" w:rsidR="00B255F2" w:rsidRPr="00AB1C6F" w:rsidRDefault="00B255F2" w:rsidP="00B255F2">
            <w:pPr>
              <w:pStyle w:val="aa"/>
              <w:jc w:val="left"/>
            </w:pPr>
            <w:r>
              <w:t>11.57-фл.КСЦ. Помощник электромеханика</w:t>
            </w:r>
          </w:p>
        </w:tc>
        <w:tc>
          <w:tcPr>
            <w:tcW w:w="3676" w:type="dxa"/>
            <w:vAlign w:val="center"/>
          </w:tcPr>
          <w:p w14:paraId="6D4801E0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7E7CD0C1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15617487" w14:textId="4EA56F88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56C00E9F" w14:textId="3BB498BC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20FDD0B7" w14:textId="1A544675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1F506F4E" w14:textId="77777777" w:rsidTr="00E27A2D">
        <w:trPr>
          <w:jc w:val="center"/>
        </w:trPr>
        <w:tc>
          <w:tcPr>
            <w:tcW w:w="3043" w:type="dxa"/>
            <w:vAlign w:val="center"/>
          </w:tcPr>
          <w:p w14:paraId="6A8435A7" w14:textId="77777777" w:rsidR="00B255F2" w:rsidRPr="00AB1C6F" w:rsidRDefault="00B255F2" w:rsidP="00B255F2">
            <w:pPr>
              <w:pStyle w:val="aa"/>
              <w:rPr>
                <w:i/>
              </w:rPr>
            </w:pPr>
            <w:r>
              <w:rPr>
                <w:i/>
              </w:rPr>
              <w:t>т/х «ТН-662» (62), пр.866 (наливной)</w:t>
            </w:r>
          </w:p>
        </w:tc>
        <w:tc>
          <w:tcPr>
            <w:tcW w:w="3676" w:type="dxa"/>
            <w:vAlign w:val="center"/>
          </w:tcPr>
          <w:p w14:paraId="6D0B3117" w14:textId="77777777" w:rsidR="00B255F2" w:rsidRDefault="00B255F2" w:rsidP="00B255F2">
            <w:pPr>
              <w:pStyle w:val="aa"/>
            </w:pPr>
          </w:p>
        </w:tc>
        <w:tc>
          <w:tcPr>
            <w:tcW w:w="2829" w:type="dxa"/>
            <w:vAlign w:val="center"/>
          </w:tcPr>
          <w:p w14:paraId="61672EFF" w14:textId="77777777" w:rsidR="00B255F2" w:rsidRDefault="00B255F2" w:rsidP="00B255F2">
            <w:pPr>
              <w:pStyle w:val="aa"/>
            </w:pPr>
          </w:p>
        </w:tc>
        <w:tc>
          <w:tcPr>
            <w:tcW w:w="2404" w:type="dxa"/>
            <w:vAlign w:val="center"/>
          </w:tcPr>
          <w:p w14:paraId="4E82DF5A" w14:textId="77777777" w:rsidR="00B255F2" w:rsidRPr="00C31700" w:rsidRDefault="00B255F2" w:rsidP="00B255F2">
            <w:pPr>
              <w:pStyle w:val="aa"/>
            </w:pPr>
          </w:p>
        </w:tc>
        <w:tc>
          <w:tcPr>
            <w:tcW w:w="2264" w:type="dxa"/>
            <w:vAlign w:val="center"/>
          </w:tcPr>
          <w:p w14:paraId="0DBF5D0F" w14:textId="77777777" w:rsidR="00B255F2" w:rsidRPr="00C31700" w:rsidRDefault="00B255F2" w:rsidP="00B255F2">
            <w:pPr>
              <w:pStyle w:val="aa"/>
            </w:pPr>
          </w:p>
        </w:tc>
        <w:tc>
          <w:tcPr>
            <w:tcW w:w="1347" w:type="dxa"/>
            <w:vAlign w:val="center"/>
          </w:tcPr>
          <w:p w14:paraId="0161C85E" w14:textId="77777777" w:rsidR="00B255F2" w:rsidRPr="00C31700" w:rsidRDefault="00B255F2" w:rsidP="00B255F2">
            <w:pPr>
              <w:pStyle w:val="aa"/>
            </w:pPr>
          </w:p>
        </w:tc>
      </w:tr>
      <w:tr w:rsidR="00B255F2" w:rsidRPr="00C31700" w14:paraId="045578E4" w14:textId="77777777" w:rsidTr="00E27A2D">
        <w:trPr>
          <w:jc w:val="center"/>
        </w:trPr>
        <w:tc>
          <w:tcPr>
            <w:tcW w:w="3043" w:type="dxa"/>
            <w:vAlign w:val="center"/>
          </w:tcPr>
          <w:p w14:paraId="6BCABCCE" w14:textId="77777777" w:rsidR="00B255F2" w:rsidRPr="00AB1C6F" w:rsidRDefault="00B255F2" w:rsidP="00B255F2">
            <w:pPr>
              <w:pStyle w:val="aa"/>
              <w:jc w:val="left"/>
            </w:pPr>
            <w:r>
              <w:t>04.62-фл.КСЦ. Третий помощник капитана - третий помощник механика</w:t>
            </w:r>
          </w:p>
        </w:tc>
        <w:tc>
          <w:tcPr>
            <w:tcW w:w="3676" w:type="dxa"/>
            <w:vAlign w:val="center"/>
          </w:tcPr>
          <w:p w14:paraId="5BBA1C63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0DDFF9A1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64784C09" w14:textId="5AF39FCE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7609D819" w14:textId="4F469B72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72B42752" w14:textId="62C636AF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7E9D5899" w14:textId="77777777" w:rsidTr="00E27A2D">
        <w:trPr>
          <w:jc w:val="center"/>
        </w:trPr>
        <w:tc>
          <w:tcPr>
            <w:tcW w:w="3043" w:type="dxa"/>
            <w:vAlign w:val="center"/>
          </w:tcPr>
          <w:p w14:paraId="5E0B7F4B" w14:textId="77777777" w:rsidR="00B255F2" w:rsidRPr="00AB1C6F" w:rsidRDefault="00B255F2" w:rsidP="00B255F2">
            <w:pPr>
              <w:pStyle w:val="aa"/>
              <w:rPr>
                <w:i/>
              </w:rPr>
            </w:pPr>
            <w:r>
              <w:rPr>
                <w:i/>
              </w:rPr>
              <w:t>т/х «Петр Щетинкин» (63), пр.866 (наливной)</w:t>
            </w:r>
          </w:p>
        </w:tc>
        <w:tc>
          <w:tcPr>
            <w:tcW w:w="3676" w:type="dxa"/>
            <w:vAlign w:val="center"/>
          </w:tcPr>
          <w:p w14:paraId="7A1F507C" w14:textId="77777777" w:rsidR="00B255F2" w:rsidRDefault="00B255F2" w:rsidP="00B255F2">
            <w:pPr>
              <w:pStyle w:val="aa"/>
            </w:pPr>
          </w:p>
        </w:tc>
        <w:tc>
          <w:tcPr>
            <w:tcW w:w="2829" w:type="dxa"/>
            <w:vAlign w:val="center"/>
          </w:tcPr>
          <w:p w14:paraId="1E5FA8FF" w14:textId="77777777" w:rsidR="00B255F2" w:rsidRDefault="00B255F2" w:rsidP="00B255F2">
            <w:pPr>
              <w:pStyle w:val="aa"/>
            </w:pPr>
          </w:p>
        </w:tc>
        <w:tc>
          <w:tcPr>
            <w:tcW w:w="2404" w:type="dxa"/>
            <w:vAlign w:val="center"/>
          </w:tcPr>
          <w:p w14:paraId="56E31388" w14:textId="77777777" w:rsidR="00B255F2" w:rsidRPr="00C31700" w:rsidRDefault="00B255F2" w:rsidP="00B255F2">
            <w:pPr>
              <w:pStyle w:val="aa"/>
            </w:pPr>
          </w:p>
        </w:tc>
        <w:tc>
          <w:tcPr>
            <w:tcW w:w="2264" w:type="dxa"/>
            <w:vAlign w:val="center"/>
          </w:tcPr>
          <w:p w14:paraId="60711A87" w14:textId="77777777" w:rsidR="00B255F2" w:rsidRPr="00C31700" w:rsidRDefault="00B255F2" w:rsidP="00B255F2">
            <w:pPr>
              <w:pStyle w:val="aa"/>
            </w:pPr>
          </w:p>
        </w:tc>
        <w:tc>
          <w:tcPr>
            <w:tcW w:w="1347" w:type="dxa"/>
            <w:vAlign w:val="center"/>
          </w:tcPr>
          <w:p w14:paraId="6E1389E0" w14:textId="77777777" w:rsidR="00B255F2" w:rsidRPr="00C31700" w:rsidRDefault="00B255F2" w:rsidP="00B255F2">
            <w:pPr>
              <w:pStyle w:val="aa"/>
            </w:pPr>
          </w:p>
        </w:tc>
      </w:tr>
      <w:tr w:rsidR="00B255F2" w:rsidRPr="00C31700" w14:paraId="786AAAEC" w14:textId="77777777" w:rsidTr="00E27A2D">
        <w:trPr>
          <w:jc w:val="center"/>
        </w:trPr>
        <w:tc>
          <w:tcPr>
            <w:tcW w:w="3043" w:type="dxa"/>
            <w:vAlign w:val="center"/>
          </w:tcPr>
          <w:p w14:paraId="755CDA18" w14:textId="77777777" w:rsidR="00B255F2" w:rsidRPr="00AB1C6F" w:rsidRDefault="00B255F2" w:rsidP="00B255F2">
            <w:pPr>
              <w:pStyle w:val="aa"/>
              <w:jc w:val="left"/>
            </w:pPr>
            <w:r>
              <w:t>01.63-фл.КСЦ. Капитан - механик</w:t>
            </w:r>
          </w:p>
        </w:tc>
        <w:tc>
          <w:tcPr>
            <w:tcW w:w="3676" w:type="dxa"/>
            <w:vAlign w:val="center"/>
          </w:tcPr>
          <w:p w14:paraId="0627B5F2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3C7BB5B1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70F62AA7" w14:textId="2C3B17CD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2ECF4354" w14:textId="720CDAA7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6056AE54" w14:textId="722D27EF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0FA85F17" w14:textId="77777777" w:rsidTr="00E27A2D">
        <w:trPr>
          <w:jc w:val="center"/>
        </w:trPr>
        <w:tc>
          <w:tcPr>
            <w:tcW w:w="3043" w:type="dxa"/>
            <w:vAlign w:val="center"/>
          </w:tcPr>
          <w:p w14:paraId="2F2C1AD8" w14:textId="77777777" w:rsidR="00B255F2" w:rsidRPr="00AB1C6F" w:rsidRDefault="00B255F2" w:rsidP="00B255F2">
            <w:pPr>
              <w:pStyle w:val="aa"/>
              <w:jc w:val="left"/>
            </w:pPr>
            <w:r>
              <w:t>02.63-фл.КСЦ. Старший помощник капитана - первый помощник механика</w:t>
            </w:r>
          </w:p>
        </w:tc>
        <w:tc>
          <w:tcPr>
            <w:tcW w:w="3676" w:type="dxa"/>
            <w:vAlign w:val="center"/>
          </w:tcPr>
          <w:p w14:paraId="4A0E94BA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2C6C8F9E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5BCE7764" w14:textId="4961F1FC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1AC70CC0" w14:textId="4D8D3B9E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6140D7EC" w14:textId="3E350BE4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5FF41E9F" w14:textId="77777777" w:rsidTr="00E27A2D">
        <w:trPr>
          <w:jc w:val="center"/>
        </w:trPr>
        <w:tc>
          <w:tcPr>
            <w:tcW w:w="3043" w:type="dxa"/>
            <w:vAlign w:val="center"/>
          </w:tcPr>
          <w:p w14:paraId="4954AD7A" w14:textId="77777777" w:rsidR="00B255F2" w:rsidRPr="00AB1C6F" w:rsidRDefault="00B255F2" w:rsidP="00B255F2">
            <w:pPr>
              <w:pStyle w:val="aa"/>
              <w:jc w:val="left"/>
            </w:pPr>
            <w:r>
              <w:t>03.63-фл.КСЦ. Второй помощник капитана - второй помощник механика</w:t>
            </w:r>
          </w:p>
        </w:tc>
        <w:tc>
          <w:tcPr>
            <w:tcW w:w="3676" w:type="dxa"/>
            <w:vAlign w:val="center"/>
          </w:tcPr>
          <w:p w14:paraId="508FFD08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3EEB0255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58C55C55" w14:textId="14160E76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26740079" w14:textId="2D35762C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4B42E265" w14:textId="77033D63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4286F242" w14:textId="77777777" w:rsidTr="00E27A2D">
        <w:trPr>
          <w:jc w:val="center"/>
        </w:trPr>
        <w:tc>
          <w:tcPr>
            <w:tcW w:w="3043" w:type="dxa"/>
            <w:vAlign w:val="center"/>
          </w:tcPr>
          <w:p w14:paraId="3347A31D" w14:textId="77777777" w:rsidR="00B255F2" w:rsidRPr="00AB1C6F" w:rsidRDefault="00B255F2" w:rsidP="00B255F2">
            <w:pPr>
              <w:pStyle w:val="aa"/>
              <w:jc w:val="left"/>
            </w:pPr>
            <w:r>
              <w:t>04.63-фл.КСЦ. Третий помощник капитана - третий помощник механика</w:t>
            </w:r>
          </w:p>
        </w:tc>
        <w:tc>
          <w:tcPr>
            <w:tcW w:w="3676" w:type="dxa"/>
            <w:vAlign w:val="center"/>
          </w:tcPr>
          <w:p w14:paraId="5E4951D8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3DD5C228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4C864795" w14:textId="52570323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5674EACE" w14:textId="6F203F70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5E60CC35" w14:textId="432E90D7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04712FEC" w14:textId="77777777" w:rsidTr="00E27A2D">
        <w:trPr>
          <w:jc w:val="center"/>
        </w:trPr>
        <w:tc>
          <w:tcPr>
            <w:tcW w:w="3043" w:type="dxa"/>
            <w:vAlign w:val="center"/>
          </w:tcPr>
          <w:p w14:paraId="4E08A21F" w14:textId="77777777" w:rsidR="00B255F2" w:rsidRPr="00AB1C6F" w:rsidRDefault="00B255F2" w:rsidP="00B255F2">
            <w:pPr>
              <w:pStyle w:val="aa"/>
              <w:jc w:val="left"/>
            </w:pPr>
            <w:r>
              <w:t>05.63-фл.КСЦ. Моторист-рулевой</w:t>
            </w:r>
          </w:p>
        </w:tc>
        <w:tc>
          <w:tcPr>
            <w:tcW w:w="3676" w:type="dxa"/>
            <w:vAlign w:val="center"/>
          </w:tcPr>
          <w:p w14:paraId="3C40586D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0B8D2D49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420EFB46" w14:textId="6C776A56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53CA7748" w14:textId="3C37441A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194EF09B" w14:textId="2F3C71CA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29BA1D49" w14:textId="77777777" w:rsidTr="00E27A2D">
        <w:trPr>
          <w:jc w:val="center"/>
        </w:trPr>
        <w:tc>
          <w:tcPr>
            <w:tcW w:w="3043" w:type="dxa"/>
            <w:vAlign w:val="center"/>
          </w:tcPr>
          <w:p w14:paraId="05481A66" w14:textId="77777777" w:rsidR="00B255F2" w:rsidRPr="00AB1C6F" w:rsidRDefault="00B255F2" w:rsidP="00B255F2">
            <w:pPr>
              <w:pStyle w:val="aa"/>
              <w:jc w:val="left"/>
            </w:pPr>
            <w:r>
              <w:t>06.63-фл.КСЦ. Моторист</w:t>
            </w:r>
          </w:p>
        </w:tc>
        <w:tc>
          <w:tcPr>
            <w:tcW w:w="3676" w:type="dxa"/>
            <w:vAlign w:val="center"/>
          </w:tcPr>
          <w:p w14:paraId="3A296E3B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6276A998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7D551617" w14:textId="3CE60BC7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443D6372" w14:textId="605EB060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021CE642" w14:textId="2BA13FF9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51001178" w14:textId="77777777" w:rsidTr="00E27A2D">
        <w:trPr>
          <w:jc w:val="center"/>
        </w:trPr>
        <w:tc>
          <w:tcPr>
            <w:tcW w:w="3043" w:type="dxa"/>
            <w:vAlign w:val="center"/>
          </w:tcPr>
          <w:p w14:paraId="640252E9" w14:textId="77777777" w:rsidR="00B255F2" w:rsidRPr="00AB1C6F" w:rsidRDefault="00B255F2" w:rsidP="00B255F2">
            <w:pPr>
              <w:pStyle w:val="aa"/>
              <w:jc w:val="left"/>
            </w:pPr>
            <w:r>
              <w:t>07.63-фл.КСЦ. Матрос</w:t>
            </w:r>
          </w:p>
        </w:tc>
        <w:tc>
          <w:tcPr>
            <w:tcW w:w="3676" w:type="dxa"/>
            <w:vAlign w:val="center"/>
          </w:tcPr>
          <w:p w14:paraId="483399DF" w14:textId="77777777" w:rsidR="00B255F2" w:rsidRDefault="00B255F2" w:rsidP="00B255F2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29" w:type="dxa"/>
            <w:vAlign w:val="center"/>
          </w:tcPr>
          <w:p w14:paraId="7EA2E90F" w14:textId="77777777" w:rsidR="00B255F2" w:rsidRDefault="00B255F2" w:rsidP="00B255F2">
            <w:pPr>
              <w:pStyle w:val="aa"/>
            </w:pPr>
            <w:r>
              <w:t xml:space="preserve">Снижение утомления и восстановление работоспособности </w:t>
            </w:r>
          </w:p>
        </w:tc>
        <w:tc>
          <w:tcPr>
            <w:tcW w:w="2404" w:type="dxa"/>
            <w:vAlign w:val="center"/>
          </w:tcPr>
          <w:p w14:paraId="4AD3D79D" w14:textId="641FF8EA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3C0382EB" w14:textId="399D1175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6DC245E3" w14:textId="59B39749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4DCB85C4" w14:textId="77777777" w:rsidTr="00E27A2D">
        <w:trPr>
          <w:jc w:val="center"/>
        </w:trPr>
        <w:tc>
          <w:tcPr>
            <w:tcW w:w="3043" w:type="dxa"/>
            <w:vAlign w:val="center"/>
          </w:tcPr>
          <w:p w14:paraId="0AAB1A1D" w14:textId="77777777" w:rsidR="00B255F2" w:rsidRPr="00AB1C6F" w:rsidRDefault="00B255F2" w:rsidP="00B255F2">
            <w:pPr>
              <w:pStyle w:val="aa"/>
              <w:jc w:val="left"/>
            </w:pPr>
            <w:r>
              <w:t>08.63-фл.КСЦ. Повар</w:t>
            </w:r>
          </w:p>
        </w:tc>
        <w:tc>
          <w:tcPr>
            <w:tcW w:w="3676" w:type="dxa"/>
            <w:vAlign w:val="center"/>
          </w:tcPr>
          <w:p w14:paraId="61158521" w14:textId="77777777" w:rsidR="00B255F2" w:rsidRDefault="00B255F2" w:rsidP="00B255F2">
            <w:pPr>
              <w:pStyle w:val="aa"/>
            </w:pPr>
            <w:r>
              <w:t xml:space="preserve">Тяжесть: Организовать рациональные </w:t>
            </w:r>
            <w:r>
              <w:lastRenderedPageBreak/>
              <w:t>режимы труда  и отдыха</w:t>
            </w:r>
          </w:p>
        </w:tc>
        <w:tc>
          <w:tcPr>
            <w:tcW w:w="2829" w:type="dxa"/>
            <w:vAlign w:val="center"/>
          </w:tcPr>
          <w:p w14:paraId="11A11E7B" w14:textId="77777777" w:rsidR="00B255F2" w:rsidRDefault="00B255F2" w:rsidP="00B255F2">
            <w:pPr>
              <w:pStyle w:val="aa"/>
            </w:pPr>
            <w:r>
              <w:lastRenderedPageBreak/>
              <w:t>Снижение утомления и вос</w:t>
            </w:r>
            <w:r>
              <w:lastRenderedPageBreak/>
              <w:t xml:space="preserve">становление работоспособности </w:t>
            </w:r>
          </w:p>
        </w:tc>
        <w:tc>
          <w:tcPr>
            <w:tcW w:w="2404" w:type="dxa"/>
            <w:vAlign w:val="center"/>
          </w:tcPr>
          <w:p w14:paraId="6D1AFFD7" w14:textId="59BFA6EE" w:rsidR="00B255F2" w:rsidRPr="00C31700" w:rsidRDefault="00B255F2" w:rsidP="00B255F2">
            <w:pPr>
              <w:pStyle w:val="aa"/>
            </w:pPr>
            <w:r>
              <w:lastRenderedPageBreak/>
              <w:t xml:space="preserve">Постоянно в период </w:t>
            </w:r>
            <w:r>
              <w:lastRenderedPageBreak/>
              <w:t>навигации</w:t>
            </w:r>
          </w:p>
        </w:tc>
        <w:tc>
          <w:tcPr>
            <w:tcW w:w="2264" w:type="dxa"/>
            <w:vAlign w:val="center"/>
          </w:tcPr>
          <w:p w14:paraId="3FD5CCEC" w14:textId="2873E961" w:rsidR="00B255F2" w:rsidRPr="00C31700" w:rsidRDefault="00B255F2" w:rsidP="00B255F2">
            <w:pPr>
              <w:pStyle w:val="aa"/>
            </w:pPr>
            <w:r>
              <w:lastRenderedPageBreak/>
              <w:t>Командир судна</w:t>
            </w:r>
          </w:p>
        </w:tc>
        <w:tc>
          <w:tcPr>
            <w:tcW w:w="1347" w:type="dxa"/>
            <w:vAlign w:val="center"/>
          </w:tcPr>
          <w:p w14:paraId="08235048" w14:textId="01CCFDD1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05E9DCC6" w14:textId="77777777" w:rsidTr="00E27A2D">
        <w:trPr>
          <w:jc w:val="center"/>
        </w:trPr>
        <w:tc>
          <w:tcPr>
            <w:tcW w:w="3043" w:type="dxa"/>
            <w:vAlign w:val="center"/>
          </w:tcPr>
          <w:p w14:paraId="13D77F1B" w14:textId="77777777" w:rsidR="00B255F2" w:rsidRPr="00AB1C6F" w:rsidRDefault="00B255F2" w:rsidP="00B255F2">
            <w:pPr>
              <w:pStyle w:val="aa"/>
              <w:rPr>
                <w:i/>
              </w:rPr>
            </w:pPr>
            <w:r>
              <w:rPr>
                <w:i/>
              </w:rPr>
              <w:t>т/х «Сборщик-5» (64), пр.866-06 (судно сборщик для сточных вод)</w:t>
            </w:r>
          </w:p>
        </w:tc>
        <w:tc>
          <w:tcPr>
            <w:tcW w:w="3676" w:type="dxa"/>
            <w:vAlign w:val="center"/>
          </w:tcPr>
          <w:p w14:paraId="4D33EC8D" w14:textId="77777777" w:rsidR="00B255F2" w:rsidRDefault="00B255F2" w:rsidP="00B255F2">
            <w:pPr>
              <w:pStyle w:val="aa"/>
            </w:pPr>
          </w:p>
        </w:tc>
        <w:tc>
          <w:tcPr>
            <w:tcW w:w="2829" w:type="dxa"/>
            <w:vAlign w:val="center"/>
          </w:tcPr>
          <w:p w14:paraId="5C06AA79" w14:textId="77777777" w:rsidR="00B255F2" w:rsidRDefault="00B255F2" w:rsidP="00B255F2">
            <w:pPr>
              <w:pStyle w:val="aa"/>
            </w:pPr>
          </w:p>
        </w:tc>
        <w:tc>
          <w:tcPr>
            <w:tcW w:w="2404" w:type="dxa"/>
            <w:vAlign w:val="center"/>
          </w:tcPr>
          <w:p w14:paraId="06C6C837" w14:textId="77777777" w:rsidR="00B255F2" w:rsidRPr="00C31700" w:rsidRDefault="00B255F2" w:rsidP="00B255F2">
            <w:pPr>
              <w:pStyle w:val="aa"/>
            </w:pPr>
          </w:p>
        </w:tc>
        <w:tc>
          <w:tcPr>
            <w:tcW w:w="2264" w:type="dxa"/>
            <w:vAlign w:val="center"/>
          </w:tcPr>
          <w:p w14:paraId="12FB9ACF" w14:textId="77777777" w:rsidR="00B255F2" w:rsidRPr="00C31700" w:rsidRDefault="00B255F2" w:rsidP="00B255F2">
            <w:pPr>
              <w:pStyle w:val="aa"/>
            </w:pPr>
          </w:p>
        </w:tc>
        <w:tc>
          <w:tcPr>
            <w:tcW w:w="1347" w:type="dxa"/>
            <w:vAlign w:val="center"/>
          </w:tcPr>
          <w:p w14:paraId="596EACD9" w14:textId="77777777" w:rsidR="00B255F2" w:rsidRPr="00C31700" w:rsidRDefault="00B255F2" w:rsidP="00B255F2">
            <w:pPr>
              <w:pStyle w:val="aa"/>
            </w:pPr>
          </w:p>
        </w:tc>
      </w:tr>
      <w:tr w:rsidR="00B255F2" w:rsidRPr="00C31700" w14:paraId="1EF1F2BC" w14:textId="77777777" w:rsidTr="00E27A2D">
        <w:trPr>
          <w:jc w:val="center"/>
        </w:trPr>
        <w:tc>
          <w:tcPr>
            <w:tcW w:w="3043" w:type="dxa"/>
            <w:vAlign w:val="center"/>
          </w:tcPr>
          <w:p w14:paraId="77C74688" w14:textId="77777777" w:rsidR="00B255F2" w:rsidRPr="00AB1C6F" w:rsidRDefault="00B255F2" w:rsidP="00B255F2">
            <w:pPr>
              <w:pStyle w:val="aa"/>
              <w:jc w:val="left"/>
            </w:pPr>
            <w:r>
              <w:t>04.64-фл.КСЦ. Третий помощник капитана - третий помощник механика</w:t>
            </w:r>
          </w:p>
        </w:tc>
        <w:tc>
          <w:tcPr>
            <w:tcW w:w="3676" w:type="dxa"/>
            <w:vAlign w:val="center"/>
          </w:tcPr>
          <w:p w14:paraId="32E9CEDC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4EB1A6B6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10557753" w14:textId="4A8C58A4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39CF7183" w14:textId="0531626D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66427791" w14:textId="529990B7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37976918" w14:textId="77777777" w:rsidTr="00E27A2D">
        <w:trPr>
          <w:jc w:val="center"/>
        </w:trPr>
        <w:tc>
          <w:tcPr>
            <w:tcW w:w="3043" w:type="dxa"/>
            <w:vAlign w:val="center"/>
          </w:tcPr>
          <w:p w14:paraId="42F9CFD8" w14:textId="77777777" w:rsidR="00B255F2" w:rsidRPr="00AB1C6F" w:rsidRDefault="00B255F2" w:rsidP="00B255F2">
            <w:pPr>
              <w:pStyle w:val="aa"/>
              <w:jc w:val="left"/>
            </w:pPr>
            <w:r>
              <w:t>05.64-фл.КСЦ. Первый помощник электромеханика</w:t>
            </w:r>
          </w:p>
        </w:tc>
        <w:tc>
          <w:tcPr>
            <w:tcW w:w="3676" w:type="dxa"/>
            <w:vAlign w:val="center"/>
          </w:tcPr>
          <w:p w14:paraId="04A75821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22ECA87B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6C083CE4" w14:textId="6851A142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1314D83D" w14:textId="1EA44695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21B854BC" w14:textId="1F34814C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0B7E6C31" w14:textId="77777777" w:rsidTr="00E27A2D">
        <w:trPr>
          <w:jc w:val="center"/>
        </w:trPr>
        <w:tc>
          <w:tcPr>
            <w:tcW w:w="3043" w:type="dxa"/>
            <w:vAlign w:val="center"/>
          </w:tcPr>
          <w:p w14:paraId="46A78B6B" w14:textId="77777777" w:rsidR="00B255F2" w:rsidRPr="00AB1C6F" w:rsidRDefault="00B255F2" w:rsidP="00B255F2">
            <w:pPr>
              <w:pStyle w:val="aa"/>
              <w:rPr>
                <w:i/>
              </w:rPr>
            </w:pPr>
            <w:r>
              <w:rPr>
                <w:i/>
              </w:rPr>
              <w:t>т/х «ТН-661» (65), пр.866 (наливной)</w:t>
            </w:r>
          </w:p>
        </w:tc>
        <w:tc>
          <w:tcPr>
            <w:tcW w:w="3676" w:type="dxa"/>
            <w:vAlign w:val="center"/>
          </w:tcPr>
          <w:p w14:paraId="249C6F93" w14:textId="77777777" w:rsidR="00B255F2" w:rsidRDefault="00B255F2" w:rsidP="00B255F2">
            <w:pPr>
              <w:pStyle w:val="aa"/>
            </w:pPr>
          </w:p>
        </w:tc>
        <w:tc>
          <w:tcPr>
            <w:tcW w:w="2829" w:type="dxa"/>
            <w:vAlign w:val="center"/>
          </w:tcPr>
          <w:p w14:paraId="20711CDE" w14:textId="77777777" w:rsidR="00B255F2" w:rsidRDefault="00B255F2" w:rsidP="00B255F2">
            <w:pPr>
              <w:pStyle w:val="aa"/>
            </w:pPr>
          </w:p>
        </w:tc>
        <w:tc>
          <w:tcPr>
            <w:tcW w:w="2404" w:type="dxa"/>
            <w:vAlign w:val="center"/>
          </w:tcPr>
          <w:p w14:paraId="2E6D288C" w14:textId="77777777" w:rsidR="00B255F2" w:rsidRPr="00C31700" w:rsidRDefault="00B255F2" w:rsidP="00B255F2">
            <w:pPr>
              <w:pStyle w:val="aa"/>
            </w:pPr>
          </w:p>
        </w:tc>
        <w:tc>
          <w:tcPr>
            <w:tcW w:w="2264" w:type="dxa"/>
            <w:vAlign w:val="center"/>
          </w:tcPr>
          <w:p w14:paraId="2CB949AB" w14:textId="77777777" w:rsidR="00B255F2" w:rsidRPr="00C31700" w:rsidRDefault="00B255F2" w:rsidP="00B255F2">
            <w:pPr>
              <w:pStyle w:val="aa"/>
            </w:pPr>
          </w:p>
        </w:tc>
        <w:tc>
          <w:tcPr>
            <w:tcW w:w="1347" w:type="dxa"/>
            <w:vAlign w:val="center"/>
          </w:tcPr>
          <w:p w14:paraId="5B4BF18C" w14:textId="77777777" w:rsidR="00B255F2" w:rsidRPr="00C31700" w:rsidRDefault="00B255F2" w:rsidP="00B255F2">
            <w:pPr>
              <w:pStyle w:val="aa"/>
            </w:pPr>
          </w:p>
        </w:tc>
      </w:tr>
      <w:tr w:rsidR="00B255F2" w:rsidRPr="00C31700" w14:paraId="5C86FF53" w14:textId="77777777" w:rsidTr="00E27A2D">
        <w:trPr>
          <w:jc w:val="center"/>
        </w:trPr>
        <w:tc>
          <w:tcPr>
            <w:tcW w:w="3043" w:type="dxa"/>
            <w:vAlign w:val="center"/>
          </w:tcPr>
          <w:p w14:paraId="0C094F99" w14:textId="77777777" w:rsidR="00B255F2" w:rsidRPr="00AB1C6F" w:rsidRDefault="00B255F2" w:rsidP="00B255F2">
            <w:pPr>
              <w:pStyle w:val="aa"/>
              <w:jc w:val="left"/>
            </w:pPr>
            <w:r>
              <w:t>04.65-фл.КСЦ. Третий помощник капитана - третий помощник механика</w:t>
            </w:r>
          </w:p>
        </w:tc>
        <w:tc>
          <w:tcPr>
            <w:tcW w:w="3676" w:type="dxa"/>
            <w:vAlign w:val="center"/>
          </w:tcPr>
          <w:p w14:paraId="5C3F521C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043DD87D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53A6DE7E" w14:textId="26A67904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43B2729F" w14:textId="5B7D4CB8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2FE4185A" w14:textId="70F50682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4E928667" w14:textId="77777777" w:rsidTr="00E27A2D">
        <w:trPr>
          <w:jc w:val="center"/>
        </w:trPr>
        <w:tc>
          <w:tcPr>
            <w:tcW w:w="3043" w:type="dxa"/>
            <w:vAlign w:val="center"/>
          </w:tcPr>
          <w:p w14:paraId="41FDE9B2" w14:textId="77777777" w:rsidR="00B255F2" w:rsidRPr="00AB1C6F" w:rsidRDefault="00B255F2" w:rsidP="00B255F2">
            <w:pPr>
              <w:pStyle w:val="aa"/>
              <w:rPr>
                <w:i/>
              </w:rPr>
            </w:pPr>
            <w:r>
              <w:rPr>
                <w:i/>
              </w:rPr>
              <w:t>т/х "Сборщик-4" (68), пр.866 (теплоход для сбора сточных вод)</w:t>
            </w:r>
          </w:p>
        </w:tc>
        <w:tc>
          <w:tcPr>
            <w:tcW w:w="3676" w:type="dxa"/>
            <w:vAlign w:val="center"/>
          </w:tcPr>
          <w:p w14:paraId="44FB23A3" w14:textId="77777777" w:rsidR="00B255F2" w:rsidRDefault="00B255F2" w:rsidP="00B255F2">
            <w:pPr>
              <w:pStyle w:val="aa"/>
            </w:pPr>
          </w:p>
        </w:tc>
        <w:tc>
          <w:tcPr>
            <w:tcW w:w="2829" w:type="dxa"/>
            <w:vAlign w:val="center"/>
          </w:tcPr>
          <w:p w14:paraId="7192F31D" w14:textId="77777777" w:rsidR="00B255F2" w:rsidRDefault="00B255F2" w:rsidP="00B255F2">
            <w:pPr>
              <w:pStyle w:val="aa"/>
            </w:pPr>
          </w:p>
        </w:tc>
        <w:tc>
          <w:tcPr>
            <w:tcW w:w="2404" w:type="dxa"/>
            <w:vAlign w:val="center"/>
          </w:tcPr>
          <w:p w14:paraId="2D8583A4" w14:textId="77777777" w:rsidR="00B255F2" w:rsidRPr="00C31700" w:rsidRDefault="00B255F2" w:rsidP="00B255F2">
            <w:pPr>
              <w:pStyle w:val="aa"/>
            </w:pPr>
          </w:p>
        </w:tc>
        <w:tc>
          <w:tcPr>
            <w:tcW w:w="2264" w:type="dxa"/>
            <w:vAlign w:val="center"/>
          </w:tcPr>
          <w:p w14:paraId="7617F7D4" w14:textId="77777777" w:rsidR="00B255F2" w:rsidRPr="00C31700" w:rsidRDefault="00B255F2" w:rsidP="00B255F2">
            <w:pPr>
              <w:pStyle w:val="aa"/>
            </w:pPr>
          </w:p>
        </w:tc>
        <w:tc>
          <w:tcPr>
            <w:tcW w:w="1347" w:type="dxa"/>
            <w:vAlign w:val="center"/>
          </w:tcPr>
          <w:p w14:paraId="108B6446" w14:textId="77777777" w:rsidR="00B255F2" w:rsidRPr="00C31700" w:rsidRDefault="00B255F2" w:rsidP="00B255F2">
            <w:pPr>
              <w:pStyle w:val="aa"/>
            </w:pPr>
          </w:p>
        </w:tc>
      </w:tr>
      <w:tr w:rsidR="00B255F2" w:rsidRPr="00C31700" w14:paraId="1486747E" w14:textId="77777777" w:rsidTr="00E27A2D">
        <w:trPr>
          <w:jc w:val="center"/>
        </w:trPr>
        <w:tc>
          <w:tcPr>
            <w:tcW w:w="3043" w:type="dxa"/>
            <w:vAlign w:val="center"/>
          </w:tcPr>
          <w:p w14:paraId="663B075D" w14:textId="77777777" w:rsidR="00B255F2" w:rsidRPr="00AB1C6F" w:rsidRDefault="00B255F2" w:rsidP="00B255F2">
            <w:pPr>
              <w:pStyle w:val="aa"/>
              <w:jc w:val="left"/>
            </w:pPr>
            <w:r>
              <w:t>03.68-фл.КСЦ. Второй помощник капитана - второй помощник механика</w:t>
            </w:r>
          </w:p>
        </w:tc>
        <w:tc>
          <w:tcPr>
            <w:tcW w:w="3676" w:type="dxa"/>
            <w:vAlign w:val="center"/>
          </w:tcPr>
          <w:p w14:paraId="019674D9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040D5831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0EFCFB7D" w14:textId="166B58FA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1A48A56A" w14:textId="2F413E52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6FFE9426" w14:textId="75009EE9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292A3BEB" w14:textId="77777777" w:rsidTr="00E27A2D">
        <w:trPr>
          <w:jc w:val="center"/>
        </w:trPr>
        <w:tc>
          <w:tcPr>
            <w:tcW w:w="3043" w:type="dxa"/>
            <w:vAlign w:val="center"/>
          </w:tcPr>
          <w:p w14:paraId="052FC70A" w14:textId="77777777" w:rsidR="00B255F2" w:rsidRPr="00AB1C6F" w:rsidRDefault="00B255F2" w:rsidP="00B255F2">
            <w:pPr>
              <w:pStyle w:val="aa"/>
              <w:jc w:val="left"/>
            </w:pPr>
            <w:r>
              <w:t>14.68-фл.КСЦ. Электрик судовой</w:t>
            </w:r>
          </w:p>
        </w:tc>
        <w:tc>
          <w:tcPr>
            <w:tcW w:w="3676" w:type="dxa"/>
            <w:vAlign w:val="center"/>
          </w:tcPr>
          <w:p w14:paraId="14F38621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5D6D5C01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476F7F29" w14:textId="33DD49A8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1B6E17D8" w14:textId="4B5F72FE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69958C0A" w14:textId="27CB669F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03F1689D" w14:textId="77777777" w:rsidTr="00E27A2D">
        <w:trPr>
          <w:jc w:val="center"/>
        </w:trPr>
        <w:tc>
          <w:tcPr>
            <w:tcW w:w="3043" w:type="dxa"/>
            <w:vAlign w:val="center"/>
          </w:tcPr>
          <w:p w14:paraId="54496982" w14:textId="77777777" w:rsidR="00B255F2" w:rsidRPr="00AB1C6F" w:rsidRDefault="00B255F2" w:rsidP="00B255F2">
            <w:pPr>
              <w:pStyle w:val="aa"/>
              <w:rPr>
                <w:i/>
              </w:rPr>
            </w:pPr>
            <w:r>
              <w:rPr>
                <w:i/>
              </w:rPr>
              <w:t>т/х "РТ-706" (85), пр.1741 (буксир-толкач)</w:t>
            </w:r>
          </w:p>
        </w:tc>
        <w:tc>
          <w:tcPr>
            <w:tcW w:w="3676" w:type="dxa"/>
            <w:vAlign w:val="center"/>
          </w:tcPr>
          <w:p w14:paraId="1F61707A" w14:textId="77777777" w:rsidR="00B255F2" w:rsidRDefault="00B255F2" w:rsidP="00B255F2">
            <w:pPr>
              <w:pStyle w:val="aa"/>
            </w:pPr>
          </w:p>
        </w:tc>
        <w:tc>
          <w:tcPr>
            <w:tcW w:w="2829" w:type="dxa"/>
            <w:vAlign w:val="center"/>
          </w:tcPr>
          <w:p w14:paraId="7824C066" w14:textId="77777777" w:rsidR="00B255F2" w:rsidRDefault="00B255F2" w:rsidP="00B255F2">
            <w:pPr>
              <w:pStyle w:val="aa"/>
            </w:pPr>
          </w:p>
        </w:tc>
        <w:tc>
          <w:tcPr>
            <w:tcW w:w="2404" w:type="dxa"/>
            <w:vAlign w:val="center"/>
          </w:tcPr>
          <w:p w14:paraId="34F5FF38" w14:textId="77777777" w:rsidR="00B255F2" w:rsidRPr="00C31700" w:rsidRDefault="00B255F2" w:rsidP="00B255F2">
            <w:pPr>
              <w:pStyle w:val="aa"/>
            </w:pPr>
          </w:p>
        </w:tc>
        <w:tc>
          <w:tcPr>
            <w:tcW w:w="2264" w:type="dxa"/>
            <w:vAlign w:val="center"/>
          </w:tcPr>
          <w:p w14:paraId="5C4CCC0D" w14:textId="77777777" w:rsidR="00B255F2" w:rsidRPr="00C31700" w:rsidRDefault="00B255F2" w:rsidP="00B255F2">
            <w:pPr>
              <w:pStyle w:val="aa"/>
            </w:pPr>
          </w:p>
        </w:tc>
        <w:tc>
          <w:tcPr>
            <w:tcW w:w="1347" w:type="dxa"/>
            <w:vAlign w:val="center"/>
          </w:tcPr>
          <w:p w14:paraId="093CFE38" w14:textId="77777777" w:rsidR="00B255F2" w:rsidRPr="00C31700" w:rsidRDefault="00B255F2" w:rsidP="00B255F2">
            <w:pPr>
              <w:pStyle w:val="aa"/>
            </w:pPr>
          </w:p>
        </w:tc>
      </w:tr>
      <w:tr w:rsidR="00B255F2" w:rsidRPr="00C31700" w14:paraId="6FF43CDE" w14:textId="77777777" w:rsidTr="00E27A2D">
        <w:trPr>
          <w:jc w:val="center"/>
        </w:trPr>
        <w:tc>
          <w:tcPr>
            <w:tcW w:w="3043" w:type="dxa"/>
            <w:vAlign w:val="center"/>
          </w:tcPr>
          <w:p w14:paraId="5F470056" w14:textId="77777777" w:rsidR="00B255F2" w:rsidRPr="00AB1C6F" w:rsidRDefault="00B255F2" w:rsidP="00B255F2">
            <w:pPr>
              <w:pStyle w:val="aa"/>
              <w:jc w:val="left"/>
            </w:pPr>
            <w:r>
              <w:t>11.85-фл.КСЦ. Первый помощник электромеханика</w:t>
            </w:r>
          </w:p>
        </w:tc>
        <w:tc>
          <w:tcPr>
            <w:tcW w:w="3676" w:type="dxa"/>
            <w:vAlign w:val="center"/>
          </w:tcPr>
          <w:p w14:paraId="41E4D103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02333DE7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02DA8A48" w14:textId="26188B72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14F7AAF4" w14:textId="16AA5AA0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7C65FEFD" w14:textId="206372AC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02486620" w14:textId="77777777" w:rsidTr="00E27A2D">
        <w:trPr>
          <w:jc w:val="center"/>
        </w:trPr>
        <w:tc>
          <w:tcPr>
            <w:tcW w:w="3043" w:type="dxa"/>
            <w:vAlign w:val="center"/>
          </w:tcPr>
          <w:p w14:paraId="07CFFC53" w14:textId="77777777" w:rsidR="00B255F2" w:rsidRPr="00AB1C6F" w:rsidRDefault="00B255F2" w:rsidP="00B255F2">
            <w:pPr>
              <w:pStyle w:val="aa"/>
              <w:jc w:val="left"/>
            </w:pPr>
            <w:r>
              <w:t>12.85-фл.КСЦ. Старший моторист-рулевой</w:t>
            </w:r>
          </w:p>
        </w:tc>
        <w:tc>
          <w:tcPr>
            <w:tcW w:w="3676" w:type="dxa"/>
            <w:vAlign w:val="center"/>
          </w:tcPr>
          <w:p w14:paraId="510FB060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61EE43DD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0CAE7232" w14:textId="2232F7B5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1B5F93C6" w14:textId="185593F7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3CB4E1D4" w14:textId="261A2537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7CFE1C1D" w14:textId="77777777" w:rsidTr="00E27A2D">
        <w:trPr>
          <w:jc w:val="center"/>
        </w:trPr>
        <w:tc>
          <w:tcPr>
            <w:tcW w:w="3043" w:type="dxa"/>
            <w:vAlign w:val="center"/>
          </w:tcPr>
          <w:p w14:paraId="2E828084" w14:textId="77777777" w:rsidR="00B255F2" w:rsidRPr="00AB1C6F" w:rsidRDefault="00B255F2" w:rsidP="00B255F2">
            <w:pPr>
              <w:pStyle w:val="aa"/>
              <w:rPr>
                <w:i/>
              </w:rPr>
            </w:pPr>
            <w:r>
              <w:rPr>
                <w:i/>
              </w:rPr>
              <w:t>КПЛ-16/30 №56 (86), пр.81050 (плавучий кран)</w:t>
            </w:r>
          </w:p>
        </w:tc>
        <w:tc>
          <w:tcPr>
            <w:tcW w:w="3676" w:type="dxa"/>
            <w:vAlign w:val="center"/>
          </w:tcPr>
          <w:p w14:paraId="5F8905D8" w14:textId="77777777" w:rsidR="00B255F2" w:rsidRDefault="00B255F2" w:rsidP="00B255F2">
            <w:pPr>
              <w:pStyle w:val="aa"/>
            </w:pPr>
          </w:p>
        </w:tc>
        <w:tc>
          <w:tcPr>
            <w:tcW w:w="2829" w:type="dxa"/>
            <w:vAlign w:val="center"/>
          </w:tcPr>
          <w:p w14:paraId="26B221A9" w14:textId="77777777" w:rsidR="00B255F2" w:rsidRDefault="00B255F2" w:rsidP="00B255F2">
            <w:pPr>
              <w:pStyle w:val="aa"/>
            </w:pPr>
          </w:p>
        </w:tc>
        <w:tc>
          <w:tcPr>
            <w:tcW w:w="2404" w:type="dxa"/>
            <w:vAlign w:val="center"/>
          </w:tcPr>
          <w:p w14:paraId="1AC22358" w14:textId="77777777" w:rsidR="00B255F2" w:rsidRPr="00C31700" w:rsidRDefault="00B255F2" w:rsidP="00B255F2">
            <w:pPr>
              <w:pStyle w:val="aa"/>
            </w:pPr>
          </w:p>
        </w:tc>
        <w:tc>
          <w:tcPr>
            <w:tcW w:w="2264" w:type="dxa"/>
            <w:vAlign w:val="center"/>
          </w:tcPr>
          <w:p w14:paraId="24D29D5E" w14:textId="77777777" w:rsidR="00B255F2" w:rsidRPr="00C31700" w:rsidRDefault="00B255F2" w:rsidP="00B255F2">
            <w:pPr>
              <w:pStyle w:val="aa"/>
            </w:pPr>
          </w:p>
        </w:tc>
        <w:tc>
          <w:tcPr>
            <w:tcW w:w="1347" w:type="dxa"/>
            <w:vAlign w:val="center"/>
          </w:tcPr>
          <w:p w14:paraId="3EEBF40B" w14:textId="77777777" w:rsidR="00B255F2" w:rsidRPr="00C31700" w:rsidRDefault="00B255F2" w:rsidP="00B255F2">
            <w:pPr>
              <w:pStyle w:val="aa"/>
            </w:pPr>
          </w:p>
        </w:tc>
      </w:tr>
      <w:tr w:rsidR="00B255F2" w:rsidRPr="00C31700" w14:paraId="4DEFD7C9" w14:textId="77777777" w:rsidTr="00E27A2D">
        <w:trPr>
          <w:jc w:val="center"/>
        </w:trPr>
        <w:tc>
          <w:tcPr>
            <w:tcW w:w="3043" w:type="dxa"/>
            <w:vAlign w:val="center"/>
          </w:tcPr>
          <w:p w14:paraId="3B8987BC" w14:textId="77777777" w:rsidR="00B255F2" w:rsidRPr="00AB1C6F" w:rsidRDefault="00B255F2" w:rsidP="00B255F2">
            <w:pPr>
              <w:pStyle w:val="aa"/>
              <w:jc w:val="left"/>
            </w:pPr>
            <w:r>
              <w:t>01.86-фл.КСЦ. Старший меха</w:t>
            </w:r>
            <w:r>
              <w:lastRenderedPageBreak/>
              <w:t>ник</w:t>
            </w:r>
          </w:p>
        </w:tc>
        <w:tc>
          <w:tcPr>
            <w:tcW w:w="3676" w:type="dxa"/>
            <w:vAlign w:val="center"/>
          </w:tcPr>
          <w:p w14:paraId="2629133C" w14:textId="77777777" w:rsidR="00B255F2" w:rsidRDefault="00B255F2" w:rsidP="00B255F2">
            <w:pPr>
              <w:pStyle w:val="aa"/>
            </w:pPr>
            <w:r>
              <w:lastRenderedPageBreak/>
              <w:t xml:space="preserve">Шум: При пребывании в зоне влияния </w:t>
            </w:r>
            <w:r>
              <w:lastRenderedPageBreak/>
              <w:t>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10D3B9C5" w14:textId="77777777" w:rsidR="00B255F2" w:rsidRDefault="00B255F2" w:rsidP="00B255F2">
            <w:pPr>
              <w:pStyle w:val="aa"/>
            </w:pPr>
            <w:r>
              <w:lastRenderedPageBreak/>
              <w:t>Защита органов слуха от по</w:t>
            </w:r>
            <w:r>
              <w:lastRenderedPageBreak/>
              <w:t xml:space="preserve">вышенного уровня звука </w:t>
            </w:r>
          </w:p>
        </w:tc>
        <w:tc>
          <w:tcPr>
            <w:tcW w:w="2404" w:type="dxa"/>
            <w:vAlign w:val="center"/>
          </w:tcPr>
          <w:p w14:paraId="258A6D4B" w14:textId="586E5B75" w:rsidR="00B255F2" w:rsidRPr="00C31700" w:rsidRDefault="00B255F2" w:rsidP="00B255F2">
            <w:pPr>
              <w:pStyle w:val="aa"/>
            </w:pPr>
            <w:r>
              <w:lastRenderedPageBreak/>
              <w:t xml:space="preserve">Постоянно в период </w:t>
            </w:r>
            <w:r>
              <w:lastRenderedPageBreak/>
              <w:t>навигации</w:t>
            </w:r>
          </w:p>
        </w:tc>
        <w:tc>
          <w:tcPr>
            <w:tcW w:w="2264" w:type="dxa"/>
            <w:vAlign w:val="center"/>
          </w:tcPr>
          <w:p w14:paraId="4A8FAEF6" w14:textId="1CB7849A" w:rsidR="00B255F2" w:rsidRPr="00C31700" w:rsidRDefault="00B255F2" w:rsidP="00B255F2">
            <w:pPr>
              <w:pStyle w:val="aa"/>
            </w:pPr>
            <w:r>
              <w:lastRenderedPageBreak/>
              <w:t>Командир судна</w:t>
            </w:r>
          </w:p>
        </w:tc>
        <w:tc>
          <w:tcPr>
            <w:tcW w:w="1347" w:type="dxa"/>
            <w:vAlign w:val="center"/>
          </w:tcPr>
          <w:p w14:paraId="0537EF9C" w14:textId="4766CD67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30F24675" w14:textId="77777777" w:rsidTr="00E27A2D">
        <w:trPr>
          <w:jc w:val="center"/>
        </w:trPr>
        <w:tc>
          <w:tcPr>
            <w:tcW w:w="3043" w:type="dxa"/>
            <w:vAlign w:val="center"/>
          </w:tcPr>
          <w:p w14:paraId="053628FE" w14:textId="77777777" w:rsidR="00B255F2" w:rsidRPr="00AB1C6F" w:rsidRDefault="00B255F2" w:rsidP="00B255F2">
            <w:pPr>
              <w:pStyle w:val="aa"/>
              <w:jc w:val="left"/>
            </w:pPr>
            <w:r>
              <w:t>05.86-фл.КСЦ. Машинист крана (крановщик)</w:t>
            </w:r>
          </w:p>
        </w:tc>
        <w:tc>
          <w:tcPr>
            <w:tcW w:w="3676" w:type="dxa"/>
            <w:vAlign w:val="center"/>
          </w:tcPr>
          <w:p w14:paraId="09CF4C21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70A835C6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0023D815" w14:textId="4DE2D0DE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7A254783" w14:textId="1173B66F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03355B0A" w14:textId="1F2A7560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01B1F7CD" w14:textId="77777777" w:rsidTr="00E27A2D">
        <w:trPr>
          <w:jc w:val="center"/>
        </w:trPr>
        <w:tc>
          <w:tcPr>
            <w:tcW w:w="3043" w:type="dxa"/>
            <w:vAlign w:val="center"/>
          </w:tcPr>
          <w:p w14:paraId="5985B658" w14:textId="77777777" w:rsidR="00B255F2" w:rsidRPr="00AB1C6F" w:rsidRDefault="00B255F2" w:rsidP="00B255F2">
            <w:pPr>
              <w:pStyle w:val="aa"/>
              <w:jc w:val="left"/>
            </w:pPr>
            <w:r>
              <w:t>06.86-фл.КСЦ. Матрос</w:t>
            </w:r>
          </w:p>
        </w:tc>
        <w:tc>
          <w:tcPr>
            <w:tcW w:w="3676" w:type="dxa"/>
            <w:vAlign w:val="center"/>
          </w:tcPr>
          <w:p w14:paraId="79B13584" w14:textId="77777777" w:rsidR="00B255F2" w:rsidRDefault="00B255F2" w:rsidP="00B255F2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29" w:type="dxa"/>
            <w:vAlign w:val="center"/>
          </w:tcPr>
          <w:p w14:paraId="1E5F0A35" w14:textId="77777777" w:rsidR="00B255F2" w:rsidRDefault="00B255F2" w:rsidP="00B255F2">
            <w:pPr>
              <w:pStyle w:val="aa"/>
            </w:pPr>
            <w:r>
              <w:t xml:space="preserve">Снижение утомления и восстановление работоспособности </w:t>
            </w:r>
          </w:p>
        </w:tc>
        <w:tc>
          <w:tcPr>
            <w:tcW w:w="2404" w:type="dxa"/>
            <w:vAlign w:val="center"/>
          </w:tcPr>
          <w:p w14:paraId="3F175378" w14:textId="3AE5AE6E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7CE9EF9E" w14:textId="1861818A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359A761D" w14:textId="6FB33ADC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4AB22CFD" w14:textId="77777777" w:rsidTr="00E27A2D">
        <w:trPr>
          <w:jc w:val="center"/>
        </w:trPr>
        <w:tc>
          <w:tcPr>
            <w:tcW w:w="3043" w:type="dxa"/>
            <w:vAlign w:val="center"/>
          </w:tcPr>
          <w:p w14:paraId="237C2EF8" w14:textId="77777777" w:rsidR="00B255F2" w:rsidRPr="00AB1C6F" w:rsidRDefault="00B255F2" w:rsidP="00B255F2">
            <w:pPr>
              <w:pStyle w:val="aa"/>
              <w:jc w:val="left"/>
            </w:pPr>
            <w:r>
              <w:t>07.86-фл.КСЦ. Повар</w:t>
            </w:r>
          </w:p>
        </w:tc>
        <w:tc>
          <w:tcPr>
            <w:tcW w:w="3676" w:type="dxa"/>
            <w:vAlign w:val="center"/>
          </w:tcPr>
          <w:p w14:paraId="6E229C1C" w14:textId="77777777" w:rsidR="00B255F2" w:rsidRDefault="00B255F2" w:rsidP="00B255F2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29" w:type="dxa"/>
            <w:vAlign w:val="center"/>
          </w:tcPr>
          <w:p w14:paraId="40CBE1F9" w14:textId="77777777" w:rsidR="00B255F2" w:rsidRDefault="00B255F2" w:rsidP="00B255F2">
            <w:pPr>
              <w:pStyle w:val="aa"/>
            </w:pPr>
            <w:r>
              <w:t xml:space="preserve">Снижение утомления и восстановление работоспособности </w:t>
            </w:r>
          </w:p>
        </w:tc>
        <w:tc>
          <w:tcPr>
            <w:tcW w:w="2404" w:type="dxa"/>
            <w:vAlign w:val="center"/>
          </w:tcPr>
          <w:p w14:paraId="68A8D469" w14:textId="49E5FECF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2FE9C0DF" w14:textId="176D32D4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35990719" w14:textId="5343AA82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300E8F55" w14:textId="77777777" w:rsidTr="00E27A2D">
        <w:trPr>
          <w:jc w:val="center"/>
        </w:trPr>
        <w:tc>
          <w:tcPr>
            <w:tcW w:w="3043" w:type="dxa"/>
            <w:vAlign w:val="center"/>
          </w:tcPr>
          <w:p w14:paraId="3074B6C2" w14:textId="77777777" w:rsidR="00B255F2" w:rsidRPr="00AB1C6F" w:rsidRDefault="00B255F2" w:rsidP="00B255F2">
            <w:pPr>
              <w:pStyle w:val="aa"/>
              <w:rPr>
                <w:i/>
              </w:rPr>
            </w:pPr>
            <w:r>
              <w:rPr>
                <w:i/>
              </w:rPr>
              <w:t>Ганц № 5-1587 (87), пр. Д9012 (плавучий кран)</w:t>
            </w:r>
          </w:p>
        </w:tc>
        <w:tc>
          <w:tcPr>
            <w:tcW w:w="3676" w:type="dxa"/>
            <w:vAlign w:val="center"/>
          </w:tcPr>
          <w:p w14:paraId="089409F2" w14:textId="77777777" w:rsidR="00B255F2" w:rsidRDefault="00B255F2" w:rsidP="00B255F2">
            <w:pPr>
              <w:pStyle w:val="aa"/>
            </w:pPr>
          </w:p>
        </w:tc>
        <w:tc>
          <w:tcPr>
            <w:tcW w:w="2829" w:type="dxa"/>
            <w:vAlign w:val="center"/>
          </w:tcPr>
          <w:p w14:paraId="324E37BF" w14:textId="77777777" w:rsidR="00B255F2" w:rsidRDefault="00B255F2" w:rsidP="00B255F2">
            <w:pPr>
              <w:pStyle w:val="aa"/>
            </w:pPr>
          </w:p>
        </w:tc>
        <w:tc>
          <w:tcPr>
            <w:tcW w:w="2404" w:type="dxa"/>
            <w:vAlign w:val="center"/>
          </w:tcPr>
          <w:p w14:paraId="7DBD6204" w14:textId="77777777" w:rsidR="00B255F2" w:rsidRPr="00C31700" w:rsidRDefault="00B255F2" w:rsidP="00B255F2">
            <w:pPr>
              <w:pStyle w:val="aa"/>
            </w:pPr>
          </w:p>
        </w:tc>
        <w:tc>
          <w:tcPr>
            <w:tcW w:w="2264" w:type="dxa"/>
            <w:vAlign w:val="center"/>
          </w:tcPr>
          <w:p w14:paraId="6566262B" w14:textId="77777777" w:rsidR="00B255F2" w:rsidRPr="00C31700" w:rsidRDefault="00B255F2" w:rsidP="00B255F2">
            <w:pPr>
              <w:pStyle w:val="aa"/>
            </w:pPr>
          </w:p>
        </w:tc>
        <w:tc>
          <w:tcPr>
            <w:tcW w:w="1347" w:type="dxa"/>
            <w:vAlign w:val="center"/>
          </w:tcPr>
          <w:p w14:paraId="1AD31D0F" w14:textId="77777777" w:rsidR="00B255F2" w:rsidRPr="00C31700" w:rsidRDefault="00B255F2" w:rsidP="00B255F2">
            <w:pPr>
              <w:pStyle w:val="aa"/>
            </w:pPr>
          </w:p>
        </w:tc>
      </w:tr>
      <w:tr w:rsidR="00B255F2" w:rsidRPr="00C31700" w14:paraId="1FBA6DEF" w14:textId="77777777" w:rsidTr="00E27A2D">
        <w:trPr>
          <w:jc w:val="center"/>
        </w:trPr>
        <w:tc>
          <w:tcPr>
            <w:tcW w:w="3043" w:type="dxa"/>
            <w:vAlign w:val="center"/>
          </w:tcPr>
          <w:p w14:paraId="399D8346" w14:textId="77777777" w:rsidR="00B255F2" w:rsidRPr="00AB1C6F" w:rsidRDefault="00B255F2" w:rsidP="00B255F2">
            <w:pPr>
              <w:pStyle w:val="aa"/>
              <w:jc w:val="left"/>
            </w:pPr>
            <w:r>
              <w:t>10.87-фл.КСЦ. Помощник электромеханика</w:t>
            </w:r>
          </w:p>
        </w:tc>
        <w:tc>
          <w:tcPr>
            <w:tcW w:w="3676" w:type="dxa"/>
            <w:vAlign w:val="center"/>
          </w:tcPr>
          <w:p w14:paraId="6AC1F4A3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2DD2F3BF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10DDBAC2" w14:textId="5365BDA5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25526C2F" w14:textId="01293C7C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660D1A64" w14:textId="260216D9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1E203912" w14:textId="77777777" w:rsidTr="00E27A2D">
        <w:trPr>
          <w:jc w:val="center"/>
        </w:trPr>
        <w:tc>
          <w:tcPr>
            <w:tcW w:w="3043" w:type="dxa"/>
            <w:vAlign w:val="center"/>
          </w:tcPr>
          <w:p w14:paraId="4E182A1D" w14:textId="77777777" w:rsidR="00B255F2" w:rsidRPr="00AB1C6F" w:rsidRDefault="00B255F2" w:rsidP="00B255F2">
            <w:pPr>
              <w:pStyle w:val="aa"/>
              <w:rPr>
                <w:i/>
              </w:rPr>
            </w:pPr>
            <w:r>
              <w:rPr>
                <w:i/>
              </w:rPr>
              <w:t>КПЛ-5/30 №63 (89), пр. Р-99 (плавучий кран)</w:t>
            </w:r>
          </w:p>
        </w:tc>
        <w:tc>
          <w:tcPr>
            <w:tcW w:w="3676" w:type="dxa"/>
            <w:vAlign w:val="center"/>
          </w:tcPr>
          <w:p w14:paraId="10146E88" w14:textId="77777777" w:rsidR="00B255F2" w:rsidRDefault="00B255F2" w:rsidP="00B255F2">
            <w:pPr>
              <w:pStyle w:val="aa"/>
            </w:pPr>
          </w:p>
        </w:tc>
        <w:tc>
          <w:tcPr>
            <w:tcW w:w="2829" w:type="dxa"/>
            <w:vAlign w:val="center"/>
          </w:tcPr>
          <w:p w14:paraId="7AE122A2" w14:textId="77777777" w:rsidR="00B255F2" w:rsidRDefault="00B255F2" w:rsidP="00B255F2">
            <w:pPr>
              <w:pStyle w:val="aa"/>
            </w:pPr>
          </w:p>
        </w:tc>
        <w:tc>
          <w:tcPr>
            <w:tcW w:w="2404" w:type="dxa"/>
            <w:vAlign w:val="center"/>
          </w:tcPr>
          <w:p w14:paraId="29FA88C7" w14:textId="77777777" w:rsidR="00B255F2" w:rsidRPr="00C31700" w:rsidRDefault="00B255F2" w:rsidP="00B255F2">
            <w:pPr>
              <w:pStyle w:val="aa"/>
            </w:pPr>
          </w:p>
        </w:tc>
        <w:tc>
          <w:tcPr>
            <w:tcW w:w="2264" w:type="dxa"/>
            <w:vAlign w:val="center"/>
          </w:tcPr>
          <w:p w14:paraId="0B5E11BD" w14:textId="77777777" w:rsidR="00B255F2" w:rsidRPr="00C31700" w:rsidRDefault="00B255F2" w:rsidP="00B255F2">
            <w:pPr>
              <w:pStyle w:val="aa"/>
            </w:pPr>
          </w:p>
        </w:tc>
        <w:tc>
          <w:tcPr>
            <w:tcW w:w="1347" w:type="dxa"/>
            <w:vAlign w:val="center"/>
          </w:tcPr>
          <w:p w14:paraId="32DB322A" w14:textId="77777777" w:rsidR="00B255F2" w:rsidRPr="00C31700" w:rsidRDefault="00B255F2" w:rsidP="00B255F2">
            <w:pPr>
              <w:pStyle w:val="aa"/>
            </w:pPr>
          </w:p>
        </w:tc>
      </w:tr>
      <w:tr w:rsidR="00B255F2" w:rsidRPr="00C31700" w14:paraId="247ECA24" w14:textId="77777777" w:rsidTr="00E27A2D">
        <w:trPr>
          <w:jc w:val="center"/>
        </w:trPr>
        <w:tc>
          <w:tcPr>
            <w:tcW w:w="3043" w:type="dxa"/>
            <w:vAlign w:val="center"/>
          </w:tcPr>
          <w:p w14:paraId="553A29C6" w14:textId="77777777" w:rsidR="00B255F2" w:rsidRPr="00AB1C6F" w:rsidRDefault="00B255F2" w:rsidP="00B255F2">
            <w:pPr>
              <w:pStyle w:val="aa"/>
              <w:jc w:val="left"/>
            </w:pPr>
            <w:r>
              <w:t>07.89-фл.КСЦ. Второй помощник электромеханика</w:t>
            </w:r>
          </w:p>
        </w:tc>
        <w:tc>
          <w:tcPr>
            <w:tcW w:w="3676" w:type="dxa"/>
            <w:vAlign w:val="center"/>
          </w:tcPr>
          <w:p w14:paraId="336180A6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3E91337A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63709A9F" w14:textId="513276D4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71E8B4A7" w14:textId="18057511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07676448" w14:textId="2468BCAF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6BE8D162" w14:textId="77777777" w:rsidTr="00E27A2D">
        <w:trPr>
          <w:jc w:val="center"/>
        </w:trPr>
        <w:tc>
          <w:tcPr>
            <w:tcW w:w="3043" w:type="dxa"/>
            <w:vAlign w:val="center"/>
          </w:tcPr>
          <w:p w14:paraId="2F1D9275" w14:textId="77777777" w:rsidR="00B255F2" w:rsidRPr="00AB1C6F" w:rsidRDefault="00B255F2" w:rsidP="00B255F2">
            <w:pPr>
              <w:pStyle w:val="aa"/>
              <w:rPr>
                <w:i/>
              </w:rPr>
            </w:pPr>
            <w:r>
              <w:rPr>
                <w:i/>
              </w:rPr>
              <w:t>КПЛ-5/30 №64 (90), пр.81040 (плавучий кран)</w:t>
            </w:r>
          </w:p>
        </w:tc>
        <w:tc>
          <w:tcPr>
            <w:tcW w:w="3676" w:type="dxa"/>
            <w:vAlign w:val="center"/>
          </w:tcPr>
          <w:p w14:paraId="1C886201" w14:textId="77777777" w:rsidR="00B255F2" w:rsidRDefault="00B255F2" w:rsidP="00B255F2">
            <w:pPr>
              <w:pStyle w:val="aa"/>
            </w:pPr>
          </w:p>
        </w:tc>
        <w:tc>
          <w:tcPr>
            <w:tcW w:w="2829" w:type="dxa"/>
            <w:vAlign w:val="center"/>
          </w:tcPr>
          <w:p w14:paraId="37248F7D" w14:textId="77777777" w:rsidR="00B255F2" w:rsidRDefault="00B255F2" w:rsidP="00B255F2">
            <w:pPr>
              <w:pStyle w:val="aa"/>
            </w:pPr>
          </w:p>
        </w:tc>
        <w:tc>
          <w:tcPr>
            <w:tcW w:w="2404" w:type="dxa"/>
            <w:vAlign w:val="center"/>
          </w:tcPr>
          <w:p w14:paraId="10A1810F" w14:textId="77777777" w:rsidR="00B255F2" w:rsidRPr="00C31700" w:rsidRDefault="00B255F2" w:rsidP="00B255F2">
            <w:pPr>
              <w:pStyle w:val="aa"/>
            </w:pPr>
          </w:p>
        </w:tc>
        <w:tc>
          <w:tcPr>
            <w:tcW w:w="2264" w:type="dxa"/>
            <w:vAlign w:val="center"/>
          </w:tcPr>
          <w:p w14:paraId="1EE0DD57" w14:textId="77777777" w:rsidR="00B255F2" w:rsidRPr="00C31700" w:rsidRDefault="00B255F2" w:rsidP="00B255F2">
            <w:pPr>
              <w:pStyle w:val="aa"/>
            </w:pPr>
          </w:p>
        </w:tc>
        <w:tc>
          <w:tcPr>
            <w:tcW w:w="1347" w:type="dxa"/>
            <w:vAlign w:val="center"/>
          </w:tcPr>
          <w:p w14:paraId="3398119F" w14:textId="77777777" w:rsidR="00B255F2" w:rsidRPr="00C31700" w:rsidRDefault="00B255F2" w:rsidP="00B255F2">
            <w:pPr>
              <w:pStyle w:val="aa"/>
            </w:pPr>
          </w:p>
        </w:tc>
      </w:tr>
      <w:tr w:rsidR="00B255F2" w:rsidRPr="00C31700" w14:paraId="3E5DCF67" w14:textId="77777777" w:rsidTr="00E27A2D">
        <w:trPr>
          <w:jc w:val="center"/>
        </w:trPr>
        <w:tc>
          <w:tcPr>
            <w:tcW w:w="3043" w:type="dxa"/>
            <w:vAlign w:val="center"/>
          </w:tcPr>
          <w:p w14:paraId="5DB58786" w14:textId="77777777" w:rsidR="00B255F2" w:rsidRPr="00AB1C6F" w:rsidRDefault="00B255F2" w:rsidP="00B255F2">
            <w:pPr>
              <w:pStyle w:val="aa"/>
              <w:jc w:val="left"/>
            </w:pPr>
            <w:r>
              <w:t>07.90-фл.КСЦ. Второй помощник электромеханика</w:t>
            </w:r>
          </w:p>
        </w:tc>
        <w:tc>
          <w:tcPr>
            <w:tcW w:w="3676" w:type="dxa"/>
            <w:vAlign w:val="center"/>
          </w:tcPr>
          <w:p w14:paraId="181D0150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2BC8278A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38A1ABEE" w14:textId="7038FE24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2D4D9849" w14:textId="557A9D58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14D805A9" w14:textId="5BF312F5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71D55F63" w14:textId="77777777" w:rsidTr="00E27A2D">
        <w:trPr>
          <w:jc w:val="center"/>
        </w:trPr>
        <w:tc>
          <w:tcPr>
            <w:tcW w:w="3043" w:type="dxa"/>
            <w:vAlign w:val="center"/>
          </w:tcPr>
          <w:p w14:paraId="2FEA864C" w14:textId="77777777" w:rsidR="00B255F2" w:rsidRPr="00AB1C6F" w:rsidRDefault="00B255F2" w:rsidP="00B255F2">
            <w:pPr>
              <w:pStyle w:val="aa"/>
              <w:rPr>
                <w:i/>
              </w:rPr>
            </w:pPr>
            <w:r>
              <w:rPr>
                <w:i/>
              </w:rPr>
              <w:t>т/х "Директор Новоселов" (91), пр.428 (буксир-толкач)</w:t>
            </w:r>
          </w:p>
        </w:tc>
        <w:tc>
          <w:tcPr>
            <w:tcW w:w="3676" w:type="dxa"/>
            <w:vAlign w:val="center"/>
          </w:tcPr>
          <w:p w14:paraId="532EF051" w14:textId="77777777" w:rsidR="00B255F2" w:rsidRDefault="00B255F2" w:rsidP="00B255F2">
            <w:pPr>
              <w:pStyle w:val="aa"/>
            </w:pPr>
          </w:p>
        </w:tc>
        <w:tc>
          <w:tcPr>
            <w:tcW w:w="2829" w:type="dxa"/>
            <w:vAlign w:val="center"/>
          </w:tcPr>
          <w:p w14:paraId="4AC6440B" w14:textId="77777777" w:rsidR="00B255F2" w:rsidRDefault="00B255F2" w:rsidP="00B255F2">
            <w:pPr>
              <w:pStyle w:val="aa"/>
            </w:pPr>
          </w:p>
        </w:tc>
        <w:tc>
          <w:tcPr>
            <w:tcW w:w="2404" w:type="dxa"/>
            <w:vAlign w:val="center"/>
          </w:tcPr>
          <w:p w14:paraId="332D3410" w14:textId="77777777" w:rsidR="00B255F2" w:rsidRPr="00C31700" w:rsidRDefault="00B255F2" w:rsidP="00B255F2">
            <w:pPr>
              <w:pStyle w:val="aa"/>
            </w:pPr>
          </w:p>
        </w:tc>
        <w:tc>
          <w:tcPr>
            <w:tcW w:w="2264" w:type="dxa"/>
            <w:vAlign w:val="center"/>
          </w:tcPr>
          <w:p w14:paraId="68330A06" w14:textId="77777777" w:rsidR="00B255F2" w:rsidRPr="00C31700" w:rsidRDefault="00B255F2" w:rsidP="00B255F2">
            <w:pPr>
              <w:pStyle w:val="aa"/>
            </w:pPr>
          </w:p>
        </w:tc>
        <w:tc>
          <w:tcPr>
            <w:tcW w:w="1347" w:type="dxa"/>
            <w:vAlign w:val="center"/>
          </w:tcPr>
          <w:p w14:paraId="09147B93" w14:textId="77777777" w:rsidR="00B255F2" w:rsidRPr="00C31700" w:rsidRDefault="00B255F2" w:rsidP="00B255F2">
            <w:pPr>
              <w:pStyle w:val="aa"/>
            </w:pPr>
          </w:p>
        </w:tc>
      </w:tr>
      <w:tr w:rsidR="00B255F2" w:rsidRPr="00C31700" w14:paraId="09D84072" w14:textId="77777777" w:rsidTr="00E27A2D">
        <w:trPr>
          <w:jc w:val="center"/>
        </w:trPr>
        <w:tc>
          <w:tcPr>
            <w:tcW w:w="3043" w:type="dxa"/>
            <w:vAlign w:val="center"/>
          </w:tcPr>
          <w:p w14:paraId="21B94085" w14:textId="77777777" w:rsidR="00B255F2" w:rsidRPr="00AB1C6F" w:rsidRDefault="00B255F2" w:rsidP="00B255F2">
            <w:pPr>
              <w:pStyle w:val="aa"/>
              <w:jc w:val="left"/>
            </w:pPr>
            <w:r>
              <w:t>11.91-фл.КСЦ. Первый помощник электромеханика</w:t>
            </w:r>
          </w:p>
        </w:tc>
        <w:tc>
          <w:tcPr>
            <w:tcW w:w="3676" w:type="dxa"/>
            <w:vAlign w:val="center"/>
          </w:tcPr>
          <w:p w14:paraId="5AECE2FD" w14:textId="77777777" w:rsidR="00B255F2" w:rsidRDefault="00B255F2" w:rsidP="00B255F2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4CCCF859" w14:textId="77777777" w:rsidR="00B255F2" w:rsidRDefault="00B255F2" w:rsidP="00B255F2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6E605282" w14:textId="263E9A69" w:rsidR="00B255F2" w:rsidRPr="00C31700" w:rsidRDefault="00B255F2" w:rsidP="00B255F2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2264" w:type="dxa"/>
            <w:vAlign w:val="center"/>
          </w:tcPr>
          <w:p w14:paraId="004A3FD0" w14:textId="4AB673C1" w:rsidR="00B255F2" w:rsidRPr="00C31700" w:rsidRDefault="00B255F2" w:rsidP="00B255F2">
            <w:pPr>
              <w:pStyle w:val="aa"/>
            </w:pPr>
            <w:r>
              <w:t>Командир судна</w:t>
            </w:r>
          </w:p>
        </w:tc>
        <w:tc>
          <w:tcPr>
            <w:tcW w:w="1347" w:type="dxa"/>
            <w:vAlign w:val="center"/>
          </w:tcPr>
          <w:p w14:paraId="3B7EC855" w14:textId="54838323" w:rsidR="00B255F2" w:rsidRPr="00C31700" w:rsidRDefault="00B255F2" w:rsidP="00B255F2">
            <w:pPr>
              <w:pStyle w:val="aa"/>
            </w:pPr>
            <w:r>
              <w:t>выполняется</w:t>
            </w:r>
          </w:p>
        </w:tc>
      </w:tr>
      <w:tr w:rsidR="00B255F2" w:rsidRPr="00C31700" w14:paraId="4600C163" w14:textId="77777777" w:rsidTr="00CB6450">
        <w:trPr>
          <w:jc w:val="center"/>
        </w:trPr>
        <w:tc>
          <w:tcPr>
            <w:tcW w:w="15563" w:type="dxa"/>
            <w:gridSpan w:val="6"/>
            <w:vAlign w:val="center"/>
          </w:tcPr>
          <w:p w14:paraId="660E19CD" w14:textId="6018D03F" w:rsidR="00B255F2" w:rsidRPr="008F6AF3" w:rsidRDefault="00B255F2" w:rsidP="00B255F2">
            <w:pPr>
              <w:pStyle w:val="aa"/>
              <w:rPr>
                <w:b/>
              </w:rPr>
            </w:pPr>
            <w:r w:rsidRPr="008F6AF3">
              <w:rPr>
                <w:b/>
                <w:i/>
              </w:rPr>
              <w:t>Береговые подразделения</w:t>
            </w:r>
          </w:p>
        </w:tc>
      </w:tr>
      <w:tr w:rsidR="00B255F2" w:rsidRPr="00C31700" w14:paraId="4CEEA835" w14:textId="77777777" w:rsidTr="00E27A2D">
        <w:trPr>
          <w:jc w:val="center"/>
        </w:trPr>
        <w:tc>
          <w:tcPr>
            <w:tcW w:w="3043" w:type="dxa"/>
            <w:vAlign w:val="center"/>
          </w:tcPr>
          <w:p w14:paraId="2607CCBB" w14:textId="77777777" w:rsidR="00B255F2" w:rsidRPr="00AB1C6F" w:rsidRDefault="00B255F2" w:rsidP="00B255F2">
            <w:pPr>
              <w:pStyle w:val="aa"/>
              <w:rPr>
                <w:i/>
              </w:rPr>
            </w:pPr>
            <w:r>
              <w:rPr>
                <w:i/>
              </w:rPr>
              <w:t>Цех технической эксплуатации флота (02)</w:t>
            </w:r>
          </w:p>
        </w:tc>
        <w:tc>
          <w:tcPr>
            <w:tcW w:w="3676" w:type="dxa"/>
            <w:vAlign w:val="center"/>
          </w:tcPr>
          <w:p w14:paraId="1445ECA4" w14:textId="77777777" w:rsidR="00B255F2" w:rsidRDefault="00B255F2" w:rsidP="00B255F2">
            <w:pPr>
              <w:pStyle w:val="aa"/>
            </w:pPr>
          </w:p>
        </w:tc>
        <w:tc>
          <w:tcPr>
            <w:tcW w:w="2829" w:type="dxa"/>
            <w:vAlign w:val="center"/>
          </w:tcPr>
          <w:p w14:paraId="599406B9" w14:textId="77777777" w:rsidR="00B255F2" w:rsidRDefault="00B255F2" w:rsidP="00B255F2">
            <w:pPr>
              <w:pStyle w:val="aa"/>
            </w:pPr>
          </w:p>
        </w:tc>
        <w:tc>
          <w:tcPr>
            <w:tcW w:w="2404" w:type="dxa"/>
            <w:vAlign w:val="center"/>
          </w:tcPr>
          <w:p w14:paraId="1ED2DB6C" w14:textId="77777777" w:rsidR="00B255F2" w:rsidRPr="00C31700" w:rsidRDefault="00B255F2" w:rsidP="00B255F2">
            <w:pPr>
              <w:pStyle w:val="aa"/>
            </w:pPr>
          </w:p>
        </w:tc>
        <w:tc>
          <w:tcPr>
            <w:tcW w:w="2264" w:type="dxa"/>
            <w:vAlign w:val="center"/>
          </w:tcPr>
          <w:p w14:paraId="1A388D83" w14:textId="77777777" w:rsidR="00B255F2" w:rsidRPr="00C31700" w:rsidRDefault="00B255F2" w:rsidP="00B255F2">
            <w:pPr>
              <w:pStyle w:val="aa"/>
            </w:pPr>
          </w:p>
        </w:tc>
        <w:tc>
          <w:tcPr>
            <w:tcW w:w="1347" w:type="dxa"/>
            <w:vAlign w:val="center"/>
          </w:tcPr>
          <w:p w14:paraId="069994D0" w14:textId="77777777" w:rsidR="00B255F2" w:rsidRPr="00C31700" w:rsidRDefault="00B255F2" w:rsidP="00B255F2">
            <w:pPr>
              <w:pStyle w:val="aa"/>
            </w:pPr>
          </w:p>
        </w:tc>
      </w:tr>
      <w:tr w:rsidR="00071DD8" w:rsidRPr="00C31700" w14:paraId="7F84046C" w14:textId="77777777" w:rsidTr="00E27A2D">
        <w:trPr>
          <w:jc w:val="center"/>
        </w:trPr>
        <w:tc>
          <w:tcPr>
            <w:tcW w:w="3043" w:type="dxa"/>
            <w:vMerge w:val="restart"/>
            <w:vAlign w:val="center"/>
          </w:tcPr>
          <w:p w14:paraId="25DDD10B" w14:textId="4D0E0974" w:rsidR="00071DD8" w:rsidRDefault="00071DD8" w:rsidP="00071DD8">
            <w:pPr>
              <w:pStyle w:val="aa"/>
              <w:jc w:val="left"/>
              <w:rPr>
                <w:i/>
              </w:rPr>
            </w:pPr>
            <w:r w:rsidRPr="000D5DD2">
              <w:t>27.02-КСЦ. Подсобный рабочий</w:t>
            </w:r>
          </w:p>
        </w:tc>
        <w:tc>
          <w:tcPr>
            <w:tcW w:w="3676" w:type="dxa"/>
            <w:vAlign w:val="center"/>
          </w:tcPr>
          <w:p w14:paraId="49A94A11" w14:textId="12862E1E" w:rsidR="00071DD8" w:rsidRDefault="00071DD8" w:rsidP="00071DD8">
            <w:pPr>
              <w:pStyle w:val="aa"/>
            </w:pPr>
            <w:r>
              <w:t>Шум: 1. При пребывании в зоне влияния повышенного уровня шума, применять сертифицированные средства за</w:t>
            </w:r>
            <w:r>
              <w:lastRenderedPageBreak/>
              <w:t xml:space="preserve">щиты органов слуха. </w:t>
            </w:r>
          </w:p>
        </w:tc>
        <w:tc>
          <w:tcPr>
            <w:tcW w:w="2829" w:type="dxa"/>
            <w:vMerge w:val="restart"/>
            <w:vAlign w:val="center"/>
          </w:tcPr>
          <w:p w14:paraId="7E8B5B6B" w14:textId="78494652" w:rsidR="00071DD8" w:rsidRDefault="00071DD8" w:rsidP="00071DD8">
            <w:pPr>
              <w:pStyle w:val="aa"/>
            </w:pPr>
            <w:r>
              <w:lastRenderedPageBreak/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433F11A1" w14:textId="317217AA" w:rsidR="00071DD8" w:rsidRPr="00C31700" w:rsidRDefault="00071DD8" w:rsidP="00071DD8">
            <w:pPr>
              <w:pStyle w:val="aa"/>
            </w:pPr>
            <w:r>
              <w:t>постоянно</w:t>
            </w:r>
          </w:p>
        </w:tc>
        <w:tc>
          <w:tcPr>
            <w:tcW w:w="2264" w:type="dxa"/>
            <w:vMerge w:val="restart"/>
            <w:vAlign w:val="center"/>
          </w:tcPr>
          <w:p w14:paraId="65942DC5" w14:textId="30DA1DC0" w:rsidR="00071DD8" w:rsidRPr="00C31700" w:rsidRDefault="00071DD8" w:rsidP="00071DD8">
            <w:pPr>
              <w:pStyle w:val="aa"/>
            </w:pPr>
            <w:r>
              <w:t>Начальник ЦТЭФ АО «ЕРП» КСЦ</w:t>
            </w:r>
          </w:p>
        </w:tc>
        <w:tc>
          <w:tcPr>
            <w:tcW w:w="1347" w:type="dxa"/>
            <w:vMerge w:val="restart"/>
            <w:vAlign w:val="center"/>
          </w:tcPr>
          <w:p w14:paraId="00ACC812" w14:textId="1305C312" w:rsidR="00071DD8" w:rsidRPr="00C31700" w:rsidRDefault="00071DD8" w:rsidP="00071DD8">
            <w:pPr>
              <w:pStyle w:val="aa"/>
            </w:pPr>
            <w:r>
              <w:t>выполняется</w:t>
            </w:r>
          </w:p>
        </w:tc>
      </w:tr>
      <w:tr w:rsidR="00071DD8" w:rsidRPr="00C31700" w14:paraId="3C0DB629" w14:textId="77777777" w:rsidTr="00E27A2D">
        <w:trPr>
          <w:jc w:val="center"/>
        </w:trPr>
        <w:tc>
          <w:tcPr>
            <w:tcW w:w="3043" w:type="dxa"/>
            <w:vMerge/>
            <w:vAlign w:val="center"/>
          </w:tcPr>
          <w:p w14:paraId="7AB7DF61" w14:textId="7DCA182A" w:rsidR="00071DD8" w:rsidRPr="000D5DD2" w:rsidRDefault="00071DD8" w:rsidP="00071DD8">
            <w:pPr>
              <w:pStyle w:val="aa"/>
              <w:jc w:val="left"/>
            </w:pPr>
          </w:p>
        </w:tc>
        <w:tc>
          <w:tcPr>
            <w:tcW w:w="3676" w:type="dxa"/>
            <w:vAlign w:val="center"/>
          </w:tcPr>
          <w:p w14:paraId="7B017C2E" w14:textId="6C80AC40" w:rsidR="00071DD8" w:rsidRPr="000D5DD2" w:rsidRDefault="00071DD8" w:rsidP="00071DD8">
            <w:pPr>
              <w:pStyle w:val="aa"/>
            </w:pPr>
            <w:r>
              <w:t>2. Организовать дополнительные регламентированные перерывы.</w:t>
            </w:r>
          </w:p>
        </w:tc>
        <w:tc>
          <w:tcPr>
            <w:tcW w:w="2829" w:type="dxa"/>
            <w:vMerge/>
            <w:vAlign w:val="center"/>
          </w:tcPr>
          <w:p w14:paraId="0305D8F1" w14:textId="6BF3852F" w:rsidR="00071DD8" w:rsidRDefault="00071DD8" w:rsidP="00071DD8">
            <w:pPr>
              <w:pStyle w:val="aa"/>
            </w:pPr>
          </w:p>
        </w:tc>
        <w:tc>
          <w:tcPr>
            <w:tcW w:w="2404" w:type="dxa"/>
            <w:vAlign w:val="center"/>
          </w:tcPr>
          <w:p w14:paraId="12603C24" w14:textId="5AC6853C" w:rsidR="00071DD8" w:rsidRPr="00C31700" w:rsidRDefault="00071DD8" w:rsidP="00071DD8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2264" w:type="dxa"/>
            <w:vMerge/>
            <w:vAlign w:val="center"/>
          </w:tcPr>
          <w:p w14:paraId="10EFF977" w14:textId="1A7FB89D" w:rsidR="00071DD8" w:rsidRPr="00C31700" w:rsidRDefault="00071DD8" w:rsidP="00071DD8">
            <w:pPr>
              <w:pStyle w:val="aa"/>
            </w:pPr>
          </w:p>
        </w:tc>
        <w:tc>
          <w:tcPr>
            <w:tcW w:w="1347" w:type="dxa"/>
            <w:vMerge/>
            <w:vAlign w:val="center"/>
          </w:tcPr>
          <w:p w14:paraId="6142002D" w14:textId="46ED2734" w:rsidR="00071DD8" w:rsidRPr="00C31700" w:rsidRDefault="00071DD8" w:rsidP="00071DD8">
            <w:pPr>
              <w:pStyle w:val="aa"/>
            </w:pPr>
          </w:p>
        </w:tc>
      </w:tr>
      <w:tr w:rsidR="00071DD8" w:rsidRPr="00C31700" w14:paraId="4355ED02" w14:textId="77777777" w:rsidTr="00CB6450">
        <w:trPr>
          <w:jc w:val="center"/>
        </w:trPr>
        <w:tc>
          <w:tcPr>
            <w:tcW w:w="15563" w:type="dxa"/>
            <w:gridSpan w:val="6"/>
            <w:vAlign w:val="center"/>
          </w:tcPr>
          <w:p w14:paraId="1087C324" w14:textId="27DF930F" w:rsidR="00071DD8" w:rsidRPr="00C31700" w:rsidRDefault="00071DD8" w:rsidP="00071DD8">
            <w:pPr>
              <w:pStyle w:val="aa"/>
            </w:pPr>
            <w:r>
              <w:rPr>
                <w:b/>
                <w:i/>
              </w:rPr>
              <w:t>Филиал АО «ЕРП» Ермолаевская ремонтно-эксплуатационная база флота</w:t>
            </w:r>
          </w:p>
        </w:tc>
      </w:tr>
      <w:tr w:rsidR="00071DD8" w:rsidRPr="00C31700" w14:paraId="325B996C" w14:textId="77777777" w:rsidTr="00E27A2D">
        <w:trPr>
          <w:jc w:val="center"/>
        </w:trPr>
        <w:tc>
          <w:tcPr>
            <w:tcW w:w="3043" w:type="dxa"/>
            <w:vAlign w:val="center"/>
          </w:tcPr>
          <w:p w14:paraId="5663AC47" w14:textId="77777777" w:rsidR="00071DD8" w:rsidRPr="00AB1C6F" w:rsidRDefault="00071DD8" w:rsidP="00071DD8">
            <w:pPr>
              <w:pStyle w:val="aa"/>
              <w:rPr>
                <w:i/>
              </w:rPr>
            </w:pPr>
            <w:r>
              <w:rPr>
                <w:i/>
              </w:rPr>
              <w:t>Гараж (02)</w:t>
            </w:r>
          </w:p>
        </w:tc>
        <w:tc>
          <w:tcPr>
            <w:tcW w:w="3676" w:type="dxa"/>
            <w:vAlign w:val="center"/>
          </w:tcPr>
          <w:p w14:paraId="48D4FA15" w14:textId="77777777" w:rsidR="00071DD8" w:rsidRDefault="00071DD8" w:rsidP="00071DD8">
            <w:pPr>
              <w:pStyle w:val="aa"/>
            </w:pPr>
          </w:p>
        </w:tc>
        <w:tc>
          <w:tcPr>
            <w:tcW w:w="2829" w:type="dxa"/>
            <w:vAlign w:val="center"/>
          </w:tcPr>
          <w:p w14:paraId="2D8ACCC0" w14:textId="77777777" w:rsidR="00071DD8" w:rsidRDefault="00071DD8" w:rsidP="00071DD8">
            <w:pPr>
              <w:pStyle w:val="aa"/>
            </w:pPr>
          </w:p>
        </w:tc>
        <w:tc>
          <w:tcPr>
            <w:tcW w:w="2404" w:type="dxa"/>
            <w:vAlign w:val="center"/>
          </w:tcPr>
          <w:p w14:paraId="40DDA26A" w14:textId="77777777" w:rsidR="00071DD8" w:rsidRPr="00C31700" w:rsidRDefault="00071DD8" w:rsidP="00071DD8">
            <w:pPr>
              <w:pStyle w:val="aa"/>
            </w:pPr>
          </w:p>
        </w:tc>
        <w:tc>
          <w:tcPr>
            <w:tcW w:w="2264" w:type="dxa"/>
            <w:vAlign w:val="center"/>
          </w:tcPr>
          <w:p w14:paraId="11AC8CFC" w14:textId="77777777" w:rsidR="00071DD8" w:rsidRPr="00C31700" w:rsidRDefault="00071DD8" w:rsidP="00071DD8">
            <w:pPr>
              <w:pStyle w:val="aa"/>
            </w:pPr>
          </w:p>
        </w:tc>
        <w:tc>
          <w:tcPr>
            <w:tcW w:w="1347" w:type="dxa"/>
            <w:vAlign w:val="center"/>
          </w:tcPr>
          <w:p w14:paraId="23A9562C" w14:textId="77777777" w:rsidR="00071DD8" w:rsidRPr="00C31700" w:rsidRDefault="00071DD8" w:rsidP="00071DD8">
            <w:pPr>
              <w:pStyle w:val="aa"/>
            </w:pPr>
          </w:p>
        </w:tc>
      </w:tr>
      <w:tr w:rsidR="00071DD8" w:rsidRPr="00C31700" w14:paraId="5D2A6D71" w14:textId="77777777" w:rsidTr="00E27A2D">
        <w:trPr>
          <w:jc w:val="center"/>
        </w:trPr>
        <w:tc>
          <w:tcPr>
            <w:tcW w:w="3043" w:type="dxa"/>
            <w:vAlign w:val="center"/>
          </w:tcPr>
          <w:p w14:paraId="7F1989FD" w14:textId="77777777" w:rsidR="00071DD8" w:rsidRPr="00F95FF7" w:rsidRDefault="00071DD8" w:rsidP="00071DD8">
            <w:pPr>
              <w:pStyle w:val="aa"/>
              <w:jc w:val="left"/>
            </w:pPr>
            <w:r w:rsidRPr="00F95FF7">
              <w:t>09.02-Ерм. Тракторист (4 разр.)</w:t>
            </w:r>
          </w:p>
        </w:tc>
        <w:tc>
          <w:tcPr>
            <w:tcW w:w="3676" w:type="dxa"/>
            <w:vAlign w:val="center"/>
          </w:tcPr>
          <w:p w14:paraId="11CFB33D" w14:textId="3ADF4A1E" w:rsidR="00071DD8" w:rsidRDefault="00071DD8" w:rsidP="00071DD8">
            <w:pPr>
              <w:pStyle w:val="aa"/>
            </w:pPr>
            <w:r>
              <w:t xml:space="preserve">Шум: 1. При пребывании в зоне влияния повышенного уровня шума, применять сертифицированные средства защиты органов слуха. </w:t>
            </w:r>
          </w:p>
        </w:tc>
        <w:tc>
          <w:tcPr>
            <w:tcW w:w="2829" w:type="dxa"/>
            <w:vMerge w:val="restart"/>
            <w:vAlign w:val="center"/>
          </w:tcPr>
          <w:p w14:paraId="681BD63E" w14:textId="77777777" w:rsidR="00071DD8" w:rsidRDefault="00071DD8" w:rsidP="00071DD8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0EF6F360" w14:textId="6BD6CAE3" w:rsidR="00071DD8" w:rsidRPr="00C31700" w:rsidRDefault="00071DD8" w:rsidP="00071DD8">
            <w:pPr>
              <w:pStyle w:val="aa"/>
            </w:pPr>
            <w:r>
              <w:t>постоянно</w:t>
            </w:r>
          </w:p>
        </w:tc>
        <w:tc>
          <w:tcPr>
            <w:tcW w:w="2264" w:type="dxa"/>
            <w:vMerge w:val="restart"/>
            <w:vAlign w:val="center"/>
          </w:tcPr>
          <w:p w14:paraId="32E35E1A" w14:textId="2A325E34" w:rsidR="00071DD8" w:rsidRPr="00C31700" w:rsidRDefault="00071DD8" w:rsidP="00071DD8">
            <w:pPr>
              <w:pStyle w:val="aa"/>
            </w:pPr>
            <w:r>
              <w:t>Механик гаража</w:t>
            </w:r>
          </w:p>
        </w:tc>
        <w:tc>
          <w:tcPr>
            <w:tcW w:w="1347" w:type="dxa"/>
            <w:vMerge w:val="restart"/>
            <w:vAlign w:val="center"/>
          </w:tcPr>
          <w:p w14:paraId="579DD613" w14:textId="6954AE8E" w:rsidR="00071DD8" w:rsidRPr="00C31700" w:rsidRDefault="00071DD8" w:rsidP="00071DD8">
            <w:pPr>
              <w:pStyle w:val="aa"/>
            </w:pPr>
            <w:r>
              <w:t>Выполняется</w:t>
            </w:r>
          </w:p>
        </w:tc>
      </w:tr>
      <w:tr w:rsidR="00071DD8" w:rsidRPr="00C31700" w14:paraId="207F36DF" w14:textId="77777777" w:rsidTr="00E27A2D">
        <w:trPr>
          <w:jc w:val="center"/>
        </w:trPr>
        <w:tc>
          <w:tcPr>
            <w:tcW w:w="3043" w:type="dxa"/>
            <w:vAlign w:val="center"/>
          </w:tcPr>
          <w:p w14:paraId="03F3CB0D" w14:textId="77777777" w:rsidR="00071DD8" w:rsidRPr="00F95FF7" w:rsidRDefault="00071DD8" w:rsidP="00071DD8">
            <w:pPr>
              <w:pStyle w:val="aa"/>
              <w:jc w:val="left"/>
            </w:pPr>
          </w:p>
        </w:tc>
        <w:tc>
          <w:tcPr>
            <w:tcW w:w="3676" w:type="dxa"/>
            <w:vAlign w:val="center"/>
          </w:tcPr>
          <w:p w14:paraId="3AC15577" w14:textId="369329F7" w:rsidR="00071DD8" w:rsidRDefault="00071DD8" w:rsidP="00071DD8">
            <w:pPr>
              <w:pStyle w:val="aa"/>
            </w:pPr>
            <w:r>
              <w:t>2. Организовать дополнительные регламентированные перерывы.</w:t>
            </w:r>
          </w:p>
        </w:tc>
        <w:tc>
          <w:tcPr>
            <w:tcW w:w="2829" w:type="dxa"/>
            <w:vMerge/>
            <w:vAlign w:val="center"/>
          </w:tcPr>
          <w:p w14:paraId="25F8825C" w14:textId="77777777" w:rsidR="00071DD8" w:rsidRDefault="00071DD8" w:rsidP="00071DD8">
            <w:pPr>
              <w:pStyle w:val="aa"/>
            </w:pPr>
          </w:p>
        </w:tc>
        <w:tc>
          <w:tcPr>
            <w:tcW w:w="2404" w:type="dxa"/>
            <w:vAlign w:val="center"/>
          </w:tcPr>
          <w:p w14:paraId="49ADCBE1" w14:textId="36D25758" w:rsidR="00071DD8" w:rsidRDefault="00071DD8" w:rsidP="00071DD8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2264" w:type="dxa"/>
            <w:vMerge/>
            <w:vAlign w:val="center"/>
          </w:tcPr>
          <w:p w14:paraId="2B734304" w14:textId="77777777" w:rsidR="00071DD8" w:rsidRDefault="00071DD8" w:rsidP="00071DD8">
            <w:pPr>
              <w:pStyle w:val="aa"/>
            </w:pPr>
          </w:p>
        </w:tc>
        <w:tc>
          <w:tcPr>
            <w:tcW w:w="1347" w:type="dxa"/>
            <w:vMerge/>
            <w:vAlign w:val="center"/>
          </w:tcPr>
          <w:p w14:paraId="7FDEC6D8" w14:textId="77777777" w:rsidR="00071DD8" w:rsidRDefault="00071DD8" w:rsidP="00071DD8">
            <w:pPr>
              <w:pStyle w:val="aa"/>
            </w:pPr>
          </w:p>
        </w:tc>
      </w:tr>
      <w:tr w:rsidR="00071DD8" w:rsidRPr="00C31700" w14:paraId="7D84565F" w14:textId="77777777" w:rsidTr="00E27A2D">
        <w:trPr>
          <w:jc w:val="center"/>
        </w:trPr>
        <w:tc>
          <w:tcPr>
            <w:tcW w:w="3043" w:type="dxa"/>
            <w:vAlign w:val="center"/>
          </w:tcPr>
          <w:p w14:paraId="3FB58063" w14:textId="73E66BE7" w:rsidR="00071DD8" w:rsidRPr="00F95FF7" w:rsidRDefault="00071DD8" w:rsidP="00071DD8">
            <w:pPr>
              <w:pStyle w:val="aa"/>
              <w:jc w:val="left"/>
            </w:pPr>
            <w:r w:rsidRPr="00F95FF7">
              <w:t>11.02-Ерм. Тракторист (3 разр.</w:t>
            </w:r>
            <w:r>
              <w:t>)</w:t>
            </w:r>
          </w:p>
        </w:tc>
        <w:tc>
          <w:tcPr>
            <w:tcW w:w="3676" w:type="dxa"/>
            <w:vAlign w:val="center"/>
          </w:tcPr>
          <w:p w14:paraId="310B24DE" w14:textId="773D0E26" w:rsidR="00071DD8" w:rsidRDefault="00071DD8" w:rsidP="00071DD8">
            <w:pPr>
              <w:pStyle w:val="aa"/>
            </w:pPr>
            <w:r>
              <w:t xml:space="preserve">Шум: 1. При пребывании в зоне влияния повышенного уровня шума, применять сертифицированные средства защиты органов слуха. </w:t>
            </w:r>
          </w:p>
        </w:tc>
        <w:tc>
          <w:tcPr>
            <w:tcW w:w="2829" w:type="dxa"/>
            <w:vMerge w:val="restart"/>
            <w:vAlign w:val="center"/>
          </w:tcPr>
          <w:p w14:paraId="13921664" w14:textId="77777777" w:rsidR="00071DD8" w:rsidRDefault="00071DD8" w:rsidP="00071DD8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6671C794" w14:textId="70B96A3B" w:rsidR="00071DD8" w:rsidRPr="00C31700" w:rsidRDefault="00071DD8" w:rsidP="00071DD8">
            <w:pPr>
              <w:pStyle w:val="aa"/>
            </w:pPr>
            <w:r>
              <w:t>постоянно</w:t>
            </w:r>
          </w:p>
        </w:tc>
        <w:tc>
          <w:tcPr>
            <w:tcW w:w="2264" w:type="dxa"/>
            <w:vMerge w:val="restart"/>
            <w:vAlign w:val="center"/>
          </w:tcPr>
          <w:p w14:paraId="36025D05" w14:textId="142D41D0" w:rsidR="00071DD8" w:rsidRPr="00C31700" w:rsidRDefault="00071DD8" w:rsidP="00071DD8">
            <w:pPr>
              <w:pStyle w:val="aa"/>
            </w:pPr>
            <w:r>
              <w:t>Механик гаража</w:t>
            </w:r>
          </w:p>
        </w:tc>
        <w:tc>
          <w:tcPr>
            <w:tcW w:w="1347" w:type="dxa"/>
            <w:vMerge w:val="restart"/>
            <w:vAlign w:val="center"/>
          </w:tcPr>
          <w:p w14:paraId="13B76402" w14:textId="27427D17" w:rsidR="00071DD8" w:rsidRPr="00C31700" w:rsidRDefault="00071DD8" w:rsidP="00071DD8">
            <w:pPr>
              <w:pStyle w:val="aa"/>
            </w:pPr>
            <w:r>
              <w:t xml:space="preserve">Выполняется </w:t>
            </w:r>
          </w:p>
        </w:tc>
      </w:tr>
      <w:tr w:rsidR="00071DD8" w:rsidRPr="00C31700" w14:paraId="5D2F7662" w14:textId="77777777" w:rsidTr="00E27A2D">
        <w:trPr>
          <w:jc w:val="center"/>
        </w:trPr>
        <w:tc>
          <w:tcPr>
            <w:tcW w:w="3043" w:type="dxa"/>
            <w:vAlign w:val="center"/>
          </w:tcPr>
          <w:p w14:paraId="1B64FDD8" w14:textId="77777777" w:rsidR="00071DD8" w:rsidRPr="00F95FF7" w:rsidRDefault="00071DD8" w:rsidP="00071DD8">
            <w:pPr>
              <w:pStyle w:val="aa"/>
              <w:jc w:val="left"/>
            </w:pPr>
          </w:p>
        </w:tc>
        <w:tc>
          <w:tcPr>
            <w:tcW w:w="3676" w:type="dxa"/>
            <w:vAlign w:val="center"/>
          </w:tcPr>
          <w:p w14:paraId="0C6AF913" w14:textId="165767C0" w:rsidR="00071DD8" w:rsidRDefault="00071DD8" w:rsidP="00071DD8">
            <w:pPr>
              <w:pStyle w:val="aa"/>
            </w:pPr>
            <w:r>
              <w:t>2. Организовать дополнительные регламентированные перерывы.</w:t>
            </w:r>
          </w:p>
        </w:tc>
        <w:tc>
          <w:tcPr>
            <w:tcW w:w="2829" w:type="dxa"/>
            <w:vMerge/>
            <w:vAlign w:val="center"/>
          </w:tcPr>
          <w:p w14:paraId="7EE20AD1" w14:textId="77777777" w:rsidR="00071DD8" w:rsidRDefault="00071DD8" w:rsidP="00071DD8">
            <w:pPr>
              <w:pStyle w:val="aa"/>
            </w:pPr>
          </w:p>
        </w:tc>
        <w:tc>
          <w:tcPr>
            <w:tcW w:w="2404" w:type="dxa"/>
            <w:vAlign w:val="center"/>
          </w:tcPr>
          <w:p w14:paraId="40C5E79E" w14:textId="6AACA9BE" w:rsidR="00071DD8" w:rsidRDefault="00071DD8" w:rsidP="00071DD8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2264" w:type="dxa"/>
            <w:vMerge/>
            <w:vAlign w:val="center"/>
          </w:tcPr>
          <w:p w14:paraId="03535D43" w14:textId="77777777" w:rsidR="00071DD8" w:rsidRDefault="00071DD8" w:rsidP="00071DD8">
            <w:pPr>
              <w:pStyle w:val="aa"/>
            </w:pPr>
          </w:p>
        </w:tc>
        <w:tc>
          <w:tcPr>
            <w:tcW w:w="1347" w:type="dxa"/>
            <w:vMerge/>
            <w:vAlign w:val="center"/>
          </w:tcPr>
          <w:p w14:paraId="302D840B" w14:textId="77777777" w:rsidR="00071DD8" w:rsidRDefault="00071DD8" w:rsidP="00071DD8">
            <w:pPr>
              <w:pStyle w:val="aa"/>
            </w:pPr>
          </w:p>
        </w:tc>
      </w:tr>
      <w:tr w:rsidR="00071DD8" w:rsidRPr="00C31700" w14:paraId="36FFA432" w14:textId="77777777" w:rsidTr="00CB6450">
        <w:trPr>
          <w:jc w:val="center"/>
        </w:trPr>
        <w:tc>
          <w:tcPr>
            <w:tcW w:w="15563" w:type="dxa"/>
            <w:gridSpan w:val="6"/>
            <w:vAlign w:val="center"/>
          </w:tcPr>
          <w:p w14:paraId="2C403A0C" w14:textId="7FADD172" w:rsidR="00071DD8" w:rsidRPr="00C31700" w:rsidRDefault="00071DD8" w:rsidP="00071DD8">
            <w:pPr>
              <w:pStyle w:val="aa"/>
            </w:pPr>
            <w:r>
              <w:rPr>
                <w:b/>
                <w:i/>
              </w:rPr>
              <w:t>Управление АО «ЕРП»</w:t>
            </w:r>
          </w:p>
        </w:tc>
      </w:tr>
      <w:tr w:rsidR="00071DD8" w:rsidRPr="00C31700" w14:paraId="6B0EA0C4" w14:textId="77777777" w:rsidTr="00E27A2D">
        <w:trPr>
          <w:jc w:val="center"/>
        </w:trPr>
        <w:tc>
          <w:tcPr>
            <w:tcW w:w="3043" w:type="dxa"/>
            <w:vAlign w:val="center"/>
          </w:tcPr>
          <w:p w14:paraId="3F5E6913" w14:textId="77777777" w:rsidR="00071DD8" w:rsidRPr="00AB1C6F" w:rsidRDefault="00071DD8" w:rsidP="00071DD8">
            <w:pPr>
              <w:pStyle w:val="aa"/>
              <w:rPr>
                <w:i/>
              </w:rPr>
            </w:pPr>
            <w:r>
              <w:rPr>
                <w:i/>
              </w:rPr>
              <w:t>Административно-хозяйственное управление</w:t>
            </w:r>
          </w:p>
        </w:tc>
        <w:tc>
          <w:tcPr>
            <w:tcW w:w="3676" w:type="dxa"/>
            <w:vAlign w:val="center"/>
          </w:tcPr>
          <w:p w14:paraId="23F1D3D9" w14:textId="77777777" w:rsidR="00071DD8" w:rsidRDefault="00071DD8" w:rsidP="00071DD8">
            <w:pPr>
              <w:pStyle w:val="aa"/>
            </w:pPr>
          </w:p>
        </w:tc>
        <w:tc>
          <w:tcPr>
            <w:tcW w:w="2829" w:type="dxa"/>
            <w:vAlign w:val="center"/>
          </w:tcPr>
          <w:p w14:paraId="0F58EC6C" w14:textId="77777777" w:rsidR="00071DD8" w:rsidRDefault="00071DD8" w:rsidP="00071DD8">
            <w:pPr>
              <w:pStyle w:val="aa"/>
            </w:pPr>
          </w:p>
        </w:tc>
        <w:tc>
          <w:tcPr>
            <w:tcW w:w="2404" w:type="dxa"/>
            <w:vAlign w:val="center"/>
          </w:tcPr>
          <w:p w14:paraId="6172B4BD" w14:textId="77777777" w:rsidR="00071DD8" w:rsidRPr="00C31700" w:rsidRDefault="00071DD8" w:rsidP="00071DD8">
            <w:pPr>
              <w:pStyle w:val="aa"/>
            </w:pPr>
          </w:p>
        </w:tc>
        <w:tc>
          <w:tcPr>
            <w:tcW w:w="2264" w:type="dxa"/>
            <w:vAlign w:val="center"/>
          </w:tcPr>
          <w:p w14:paraId="088C97C5" w14:textId="77777777" w:rsidR="00071DD8" w:rsidRPr="00C31700" w:rsidRDefault="00071DD8" w:rsidP="00071DD8">
            <w:pPr>
              <w:pStyle w:val="aa"/>
            </w:pPr>
          </w:p>
        </w:tc>
        <w:tc>
          <w:tcPr>
            <w:tcW w:w="1347" w:type="dxa"/>
            <w:vAlign w:val="center"/>
          </w:tcPr>
          <w:p w14:paraId="14A723A1" w14:textId="77777777" w:rsidR="00071DD8" w:rsidRPr="00C31700" w:rsidRDefault="00071DD8" w:rsidP="00071DD8">
            <w:pPr>
              <w:pStyle w:val="aa"/>
            </w:pPr>
          </w:p>
        </w:tc>
      </w:tr>
      <w:tr w:rsidR="00071DD8" w:rsidRPr="00C31700" w14:paraId="44BBA032" w14:textId="77777777" w:rsidTr="00E27A2D">
        <w:trPr>
          <w:jc w:val="center"/>
        </w:trPr>
        <w:tc>
          <w:tcPr>
            <w:tcW w:w="3043" w:type="dxa"/>
            <w:vAlign w:val="center"/>
          </w:tcPr>
          <w:p w14:paraId="2B3A71C5" w14:textId="77777777" w:rsidR="00071DD8" w:rsidRPr="00AB1C6F" w:rsidRDefault="00071DD8" w:rsidP="00071DD8">
            <w:pPr>
              <w:pStyle w:val="aa"/>
              <w:rPr>
                <w:i/>
              </w:rPr>
            </w:pPr>
            <w:r>
              <w:rPr>
                <w:i/>
              </w:rPr>
              <w:t>Участок по эксплуатации административного здания</w:t>
            </w:r>
          </w:p>
        </w:tc>
        <w:tc>
          <w:tcPr>
            <w:tcW w:w="3676" w:type="dxa"/>
            <w:vAlign w:val="center"/>
          </w:tcPr>
          <w:p w14:paraId="7C2B6210" w14:textId="77777777" w:rsidR="00071DD8" w:rsidRDefault="00071DD8" w:rsidP="00071DD8">
            <w:pPr>
              <w:pStyle w:val="aa"/>
            </w:pPr>
          </w:p>
        </w:tc>
        <w:tc>
          <w:tcPr>
            <w:tcW w:w="2829" w:type="dxa"/>
            <w:vAlign w:val="center"/>
          </w:tcPr>
          <w:p w14:paraId="275DF54D" w14:textId="77777777" w:rsidR="00071DD8" w:rsidRDefault="00071DD8" w:rsidP="00071DD8">
            <w:pPr>
              <w:pStyle w:val="aa"/>
            </w:pPr>
          </w:p>
        </w:tc>
        <w:tc>
          <w:tcPr>
            <w:tcW w:w="2404" w:type="dxa"/>
            <w:vAlign w:val="center"/>
          </w:tcPr>
          <w:p w14:paraId="5A985D9E" w14:textId="77777777" w:rsidR="00071DD8" w:rsidRPr="00C31700" w:rsidRDefault="00071DD8" w:rsidP="00071DD8">
            <w:pPr>
              <w:pStyle w:val="aa"/>
            </w:pPr>
          </w:p>
        </w:tc>
        <w:tc>
          <w:tcPr>
            <w:tcW w:w="2264" w:type="dxa"/>
            <w:vAlign w:val="center"/>
          </w:tcPr>
          <w:p w14:paraId="224C5DA7" w14:textId="77777777" w:rsidR="00071DD8" w:rsidRPr="00C31700" w:rsidRDefault="00071DD8" w:rsidP="00071DD8">
            <w:pPr>
              <w:pStyle w:val="aa"/>
            </w:pPr>
          </w:p>
        </w:tc>
        <w:tc>
          <w:tcPr>
            <w:tcW w:w="1347" w:type="dxa"/>
            <w:vAlign w:val="center"/>
          </w:tcPr>
          <w:p w14:paraId="66B18EAE" w14:textId="77777777" w:rsidR="00071DD8" w:rsidRPr="00C31700" w:rsidRDefault="00071DD8" w:rsidP="00071DD8">
            <w:pPr>
              <w:pStyle w:val="aa"/>
            </w:pPr>
          </w:p>
        </w:tc>
      </w:tr>
      <w:tr w:rsidR="00071DD8" w:rsidRPr="00C31700" w14:paraId="1256624D" w14:textId="77777777" w:rsidTr="00E27A2D">
        <w:trPr>
          <w:jc w:val="center"/>
        </w:trPr>
        <w:tc>
          <w:tcPr>
            <w:tcW w:w="3043" w:type="dxa"/>
            <w:vAlign w:val="center"/>
          </w:tcPr>
          <w:p w14:paraId="6CFD8916" w14:textId="77777777" w:rsidR="00071DD8" w:rsidRPr="00F95FF7" w:rsidRDefault="00071DD8" w:rsidP="00071DD8">
            <w:pPr>
              <w:pStyle w:val="aa"/>
              <w:jc w:val="left"/>
            </w:pPr>
            <w:r w:rsidRPr="00F95FF7">
              <w:t>07.19-Упр. Слесарь-сантехник</w:t>
            </w:r>
          </w:p>
        </w:tc>
        <w:tc>
          <w:tcPr>
            <w:tcW w:w="3676" w:type="dxa"/>
            <w:vAlign w:val="center"/>
          </w:tcPr>
          <w:p w14:paraId="5580F28C" w14:textId="77777777" w:rsidR="00071DD8" w:rsidRDefault="00071DD8" w:rsidP="00071DD8">
            <w:pPr>
              <w:pStyle w:val="aa"/>
            </w:pPr>
            <w:r>
              <w:t>Шум: При пребывании в зоне влияния повышенного уровня шума, применять сертифицированные средства защиты органов слуха.</w:t>
            </w:r>
          </w:p>
        </w:tc>
        <w:tc>
          <w:tcPr>
            <w:tcW w:w="2829" w:type="dxa"/>
            <w:vAlign w:val="center"/>
          </w:tcPr>
          <w:p w14:paraId="4EE5D1E1" w14:textId="77777777" w:rsidR="00071DD8" w:rsidRDefault="00071DD8" w:rsidP="00071DD8">
            <w:pPr>
              <w:pStyle w:val="aa"/>
            </w:pPr>
            <w:r>
              <w:t xml:space="preserve">Защита органов слуха от повышенного уровня звука </w:t>
            </w:r>
          </w:p>
        </w:tc>
        <w:tc>
          <w:tcPr>
            <w:tcW w:w="2404" w:type="dxa"/>
            <w:vAlign w:val="center"/>
          </w:tcPr>
          <w:p w14:paraId="61B18997" w14:textId="452A8381" w:rsidR="00071DD8" w:rsidRPr="00C31700" w:rsidRDefault="00071DD8" w:rsidP="00071DD8">
            <w:pPr>
              <w:pStyle w:val="aa"/>
            </w:pPr>
            <w:r w:rsidRPr="00DA3FF7">
              <w:t>Постоянно</w:t>
            </w:r>
          </w:p>
        </w:tc>
        <w:tc>
          <w:tcPr>
            <w:tcW w:w="2264" w:type="dxa"/>
            <w:vAlign w:val="center"/>
          </w:tcPr>
          <w:p w14:paraId="72F8526C" w14:textId="479B1139" w:rsidR="00071DD8" w:rsidRPr="00C31700" w:rsidRDefault="00071DD8" w:rsidP="00071DD8">
            <w:pPr>
              <w:pStyle w:val="aa"/>
            </w:pPr>
            <w:r w:rsidRPr="00DA3FF7">
              <w:t xml:space="preserve">Начальник </w:t>
            </w:r>
            <w:r>
              <w:t>участка по эксплуатации административного здания Административно-хозяйственного управления АО «ЕРП»</w:t>
            </w:r>
          </w:p>
        </w:tc>
        <w:tc>
          <w:tcPr>
            <w:tcW w:w="1347" w:type="dxa"/>
            <w:vAlign w:val="center"/>
          </w:tcPr>
          <w:p w14:paraId="3B7F0101" w14:textId="2BE0EF43" w:rsidR="00071DD8" w:rsidRPr="00C31700" w:rsidRDefault="00071DD8" w:rsidP="00071DD8">
            <w:pPr>
              <w:pStyle w:val="aa"/>
            </w:pPr>
            <w:r w:rsidRPr="00DA3FF7">
              <w:t>Выполняется</w:t>
            </w:r>
          </w:p>
        </w:tc>
      </w:tr>
      <w:tr w:rsidR="00071DD8" w:rsidRPr="00C31700" w14:paraId="5FF2CD71" w14:textId="77777777" w:rsidTr="00E27A2D">
        <w:trPr>
          <w:jc w:val="center"/>
        </w:trPr>
        <w:tc>
          <w:tcPr>
            <w:tcW w:w="3043" w:type="dxa"/>
            <w:vMerge w:val="restart"/>
            <w:vAlign w:val="center"/>
          </w:tcPr>
          <w:p w14:paraId="1705DCC5" w14:textId="77777777" w:rsidR="00071DD8" w:rsidRPr="00F95FF7" w:rsidRDefault="00071DD8" w:rsidP="00071DD8">
            <w:pPr>
              <w:pStyle w:val="aa"/>
              <w:jc w:val="left"/>
            </w:pPr>
            <w:r w:rsidRPr="00F95FF7">
              <w:t>09.19-Упр. Маляр</w:t>
            </w:r>
          </w:p>
        </w:tc>
        <w:tc>
          <w:tcPr>
            <w:tcW w:w="3676" w:type="dxa"/>
            <w:vAlign w:val="center"/>
          </w:tcPr>
          <w:p w14:paraId="56F33F44" w14:textId="281ED17A" w:rsidR="00071DD8" w:rsidRDefault="00071DD8" w:rsidP="00071DD8">
            <w:pPr>
              <w:pStyle w:val="aa"/>
            </w:pPr>
            <w:r>
              <w:t>Химический: 1. Приобрести мобильную систему очистки воздуха.</w:t>
            </w:r>
          </w:p>
        </w:tc>
        <w:tc>
          <w:tcPr>
            <w:tcW w:w="2829" w:type="dxa"/>
            <w:vMerge w:val="restart"/>
            <w:vAlign w:val="center"/>
          </w:tcPr>
          <w:p w14:paraId="4CCEFB67" w14:textId="77777777" w:rsidR="00071DD8" w:rsidRDefault="00071DD8" w:rsidP="00071DD8">
            <w:pPr>
              <w:pStyle w:val="aa"/>
            </w:pPr>
            <w:r>
              <w:t xml:space="preserve">Защита органов дыхания </w:t>
            </w:r>
          </w:p>
        </w:tc>
        <w:tc>
          <w:tcPr>
            <w:tcW w:w="2404" w:type="dxa"/>
            <w:vAlign w:val="center"/>
          </w:tcPr>
          <w:p w14:paraId="3B8F873E" w14:textId="798CC7DD" w:rsidR="00071DD8" w:rsidRPr="00C31700" w:rsidRDefault="00071DD8" w:rsidP="00071DD8">
            <w:pPr>
              <w:pStyle w:val="aa"/>
            </w:pPr>
            <w:r>
              <w:t>Приобрести до 01.01.2028</w:t>
            </w:r>
          </w:p>
        </w:tc>
        <w:tc>
          <w:tcPr>
            <w:tcW w:w="2264" w:type="dxa"/>
            <w:vAlign w:val="center"/>
          </w:tcPr>
          <w:p w14:paraId="0C4433C9" w14:textId="551D02EA" w:rsidR="00071DD8" w:rsidRPr="00C31700" w:rsidRDefault="00071DD8" w:rsidP="00071DD8">
            <w:pPr>
              <w:pStyle w:val="aa"/>
            </w:pPr>
            <w:r>
              <w:t>Начальник АХУ</w:t>
            </w:r>
          </w:p>
        </w:tc>
        <w:tc>
          <w:tcPr>
            <w:tcW w:w="1347" w:type="dxa"/>
            <w:vAlign w:val="center"/>
          </w:tcPr>
          <w:p w14:paraId="2F836CD4" w14:textId="4D22AC35" w:rsidR="00071DD8" w:rsidRPr="00C31700" w:rsidRDefault="00071DD8" w:rsidP="00071DD8">
            <w:pPr>
              <w:pStyle w:val="aa"/>
            </w:pPr>
          </w:p>
        </w:tc>
      </w:tr>
      <w:tr w:rsidR="00071DD8" w:rsidRPr="00C31700" w14:paraId="49C4DCA6" w14:textId="77777777" w:rsidTr="00E27A2D">
        <w:trPr>
          <w:jc w:val="center"/>
        </w:trPr>
        <w:tc>
          <w:tcPr>
            <w:tcW w:w="3043" w:type="dxa"/>
            <w:vMerge/>
            <w:vAlign w:val="center"/>
          </w:tcPr>
          <w:p w14:paraId="2222B8EF" w14:textId="77777777" w:rsidR="00071DD8" w:rsidRPr="00CB6450" w:rsidRDefault="00071DD8" w:rsidP="00071DD8">
            <w:pPr>
              <w:pStyle w:val="aa"/>
              <w:jc w:val="left"/>
              <w:rPr>
                <w:color w:val="FF0000"/>
              </w:rPr>
            </w:pPr>
          </w:p>
        </w:tc>
        <w:tc>
          <w:tcPr>
            <w:tcW w:w="3676" w:type="dxa"/>
            <w:vAlign w:val="center"/>
          </w:tcPr>
          <w:p w14:paraId="291D68E4" w14:textId="23B7F64B" w:rsidR="00071DD8" w:rsidRDefault="00071DD8" w:rsidP="00071DD8">
            <w:pPr>
              <w:pStyle w:val="aa"/>
            </w:pPr>
            <w:r>
              <w:t>2. При пребывании в зоне повышенного уровня воздействия вредного фактора применять средства индивидуальной защиты органов дыхания</w:t>
            </w:r>
          </w:p>
        </w:tc>
        <w:tc>
          <w:tcPr>
            <w:tcW w:w="2829" w:type="dxa"/>
            <w:vMerge/>
            <w:vAlign w:val="center"/>
          </w:tcPr>
          <w:p w14:paraId="684DB1EA" w14:textId="77777777" w:rsidR="00071DD8" w:rsidRDefault="00071DD8" w:rsidP="00071DD8">
            <w:pPr>
              <w:pStyle w:val="aa"/>
            </w:pPr>
          </w:p>
        </w:tc>
        <w:tc>
          <w:tcPr>
            <w:tcW w:w="2404" w:type="dxa"/>
            <w:vAlign w:val="center"/>
          </w:tcPr>
          <w:p w14:paraId="07AF5BF7" w14:textId="56A1C7C8" w:rsidR="00071DD8" w:rsidRPr="00C31700" w:rsidRDefault="00071DD8" w:rsidP="00071DD8">
            <w:pPr>
              <w:pStyle w:val="aa"/>
            </w:pPr>
            <w:r>
              <w:t>В соответствии с приказом</w:t>
            </w:r>
            <w:r w:rsidRPr="00F66F2B">
              <w:t xml:space="preserve"> </w:t>
            </w:r>
          </w:p>
        </w:tc>
        <w:tc>
          <w:tcPr>
            <w:tcW w:w="2264" w:type="dxa"/>
            <w:vAlign w:val="center"/>
          </w:tcPr>
          <w:p w14:paraId="6D67D32B" w14:textId="1B4B8E2E" w:rsidR="00071DD8" w:rsidRPr="00C31700" w:rsidRDefault="00071DD8" w:rsidP="00071DD8">
            <w:pPr>
              <w:pStyle w:val="aa"/>
            </w:pPr>
            <w:r w:rsidRPr="00DA3FF7">
              <w:t xml:space="preserve">Начальник </w:t>
            </w:r>
            <w:r>
              <w:t>участка по эксплуатации административного здания Административно-хозяйственного управления АО «ЕРП»</w:t>
            </w:r>
          </w:p>
        </w:tc>
        <w:tc>
          <w:tcPr>
            <w:tcW w:w="1347" w:type="dxa"/>
            <w:vAlign w:val="center"/>
          </w:tcPr>
          <w:p w14:paraId="431CFA8D" w14:textId="239E20C3" w:rsidR="00071DD8" w:rsidRPr="00C31700" w:rsidRDefault="00071DD8" w:rsidP="00071DD8">
            <w:pPr>
              <w:pStyle w:val="aa"/>
            </w:pPr>
            <w:r w:rsidRPr="00F66F2B">
              <w:t>Выполняется</w:t>
            </w:r>
          </w:p>
        </w:tc>
      </w:tr>
    </w:tbl>
    <w:p w14:paraId="43FFE88A" w14:textId="77777777" w:rsidR="00DB70BA" w:rsidRPr="00C31700" w:rsidRDefault="00DB70BA" w:rsidP="00DB70BA"/>
    <w:p w14:paraId="4B88C302" w14:textId="588CC887" w:rsidR="00DB70BA" w:rsidRPr="00C31700" w:rsidRDefault="00DB70BA" w:rsidP="00DB70BA">
      <w:r w:rsidRPr="00C31700">
        <w:t>Дата составления:</w:t>
      </w:r>
      <w:r w:rsidR="00FD5E7D" w:rsidRPr="00C31700">
        <w:rPr>
          <w:rStyle w:val="a9"/>
        </w:rPr>
        <w:t xml:space="preserve"> </w:t>
      </w:r>
      <w:r w:rsidR="004C2645">
        <w:rPr>
          <w:rStyle w:val="a9"/>
          <w:lang w:val="en-US"/>
        </w:rPr>
        <w:t>27</w:t>
      </w:r>
      <w:r w:rsidR="004C2645">
        <w:rPr>
          <w:rStyle w:val="a9"/>
        </w:rPr>
        <w:t>.01.2023</w:t>
      </w:r>
    </w:p>
    <w:p w14:paraId="58AE0B80" w14:textId="77777777" w:rsidR="0065289A" w:rsidRPr="00C31700" w:rsidRDefault="0065289A" w:rsidP="009A1326">
      <w:pPr>
        <w:rPr>
          <w:sz w:val="18"/>
          <w:szCs w:val="18"/>
        </w:rPr>
      </w:pPr>
    </w:p>
    <w:p w14:paraId="27FC1D4B" w14:textId="77777777" w:rsidR="009D6532" w:rsidRPr="00C31700" w:rsidRDefault="009D6532" w:rsidP="009D6532">
      <w:r w:rsidRPr="00C31700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C31700" w14:paraId="3406991E" w14:textId="77777777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14:paraId="0DFCA063" w14:textId="77777777" w:rsidR="009D6532" w:rsidRPr="00C31700" w:rsidRDefault="00AB1C6F" w:rsidP="00CB6450">
            <w:pPr>
              <w:pStyle w:val="aa"/>
              <w:jc w:val="left"/>
            </w:pPr>
            <w:r>
              <w:t>Заместитель генерального директора по производству – Исполнительный ди</w:t>
            </w:r>
            <w:r>
              <w:lastRenderedPageBreak/>
              <w:t>ректор АО «ЕРП» ОО «Норникель – ЕРП», управляющей организации АО «ЕРП»</w:t>
            </w:r>
          </w:p>
        </w:tc>
        <w:tc>
          <w:tcPr>
            <w:tcW w:w="283" w:type="dxa"/>
            <w:vAlign w:val="bottom"/>
          </w:tcPr>
          <w:p w14:paraId="2FA1BD26" w14:textId="77777777" w:rsidR="009D6532" w:rsidRPr="00C31700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6AE223B5" w14:textId="77777777" w:rsidR="009D6532" w:rsidRPr="00C31700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0080CCD8" w14:textId="77777777" w:rsidR="009D6532" w:rsidRPr="00C31700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683F3822" w14:textId="77777777" w:rsidR="009D6532" w:rsidRPr="00C31700" w:rsidRDefault="00AB1C6F" w:rsidP="009D6532">
            <w:pPr>
              <w:pStyle w:val="aa"/>
            </w:pPr>
            <w:r>
              <w:t>Грудинов Е.Е.</w:t>
            </w:r>
          </w:p>
        </w:tc>
        <w:tc>
          <w:tcPr>
            <w:tcW w:w="284" w:type="dxa"/>
            <w:vAlign w:val="bottom"/>
          </w:tcPr>
          <w:p w14:paraId="5C595CFF" w14:textId="77777777" w:rsidR="009D6532" w:rsidRPr="00C31700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14:paraId="6B519679" w14:textId="77777777" w:rsidR="009D6532" w:rsidRPr="00C31700" w:rsidRDefault="009D6532" w:rsidP="009D6532">
            <w:pPr>
              <w:pStyle w:val="aa"/>
            </w:pPr>
          </w:p>
        </w:tc>
      </w:tr>
      <w:tr w:rsidR="009D6532" w:rsidRPr="00C31700" w14:paraId="3B8C6223" w14:textId="77777777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14:paraId="7C2CE2CB" w14:textId="77777777" w:rsidR="009D6532" w:rsidRPr="00C31700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C3170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14:paraId="61059036" w14:textId="77777777" w:rsidR="009D6532" w:rsidRPr="00C31700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2D7A5B3C" w14:textId="77777777" w:rsidR="009D6532" w:rsidRPr="00C31700" w:rsidRDefault="009D6532" w:rsidP="009D6532">
            <w:pPr>
              <w:pStyle w:val="aa"/>
              <w:rPr>
                <w:vertAlign w:val="superscript"/>
              </w:rPr>
            </w:pPr>
            <w:r w:rsidRPr="00C3170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14:paraId="4A0ACAB0" w14:textId="77777777" w:rsidR="009D6532" w:rsidRPr="00C31700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14:paraId="1B0E9D21" w14:textId="77777777" w:rsidR="009D6532" w:rsidRPr="00C31700" w:rsidRDefault="00AB1C6F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14:paraId="1AAEB0A4" w14:textId="77777777" w:rsidR="009D6532" w:rsidRPr="00C31700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14:paraId="3ABB3927" w14:textId="77777777" w:rsidR="009D6532" w:rsidRPr="00C31700" w:rsidRDefault="009D6532" w:rsidP="009D6532">
            <w:pPr>
              <w:pStyle w:val="aa"/>
              <w:rPr>
                <w:vertAlign w:val="superscript"/>
              </w:rPr>
            </w:pPr>
            <w:r w:rsidRPr="00C31700">
              <w:rPr>
                <w:vertAlign w:val="superscript"/>
              </w:rPr>
              <w:t>(дата)</w:t>
            </w:r>
          </w:p>
        </w:tc>
      </w:tr>
    </w:tbl>
    <w:p w14:paraId="139DB1CF" w14:textId="77777777" w:rsidR="009D6532" w:rsidRPr="00C31700" w:rsidRDefault="009D6532" w:rsidP="009D6532"/>
    <w:p w14:paraId="23BB048E" w14:textId="77777777" w:rsidR="009D6532" w:rsidRPr="00C31700" w:rsidRDefault="009D6532" w:rsidP="009D6532">
      <w:r w:rsidRPr="00C31700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C31700" w14:paraId="206D4127" w14:textId="77777777" w:rsidTr="00AB1C6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14:paraId="58AA7175" w14:textId="77777777" w:rsidR="009D6532" w:rsidRPr="00C31700" w:rsidRDefault="00AB1C6F" w:rsidP="00CB6450">
            <w:pPr>
              <w:pStyle w:val="aa"/>
              <w:jc w:val="left"/>
            </w:pPr>
            <w:r>
              <w:t>Начальник Производственно-технического управления АО «ЕРП»</w:t>
            </w:r>
          </w:p>
        </w:tc>
        <w:tc>
          <w:tcPr>
            <w:tcW w:w="283" w:type="dxa"/>
            <w:vAlign w:val="bottom"/>
          </w:tcPr>
          <w:p w14:paraId="1DCF8659" w14:textId="77777777" w:rsidR="009D6532" w:rsidRPr="00C31700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3D61CCF0" w14:textId="77777777" w:rsidR="009D6532" w:rsidRPr="00C31700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6BFFED66" w14:textId="77777777" w:rsidR="009D6532" w:rsidRPr="00C31700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4435691" w14:textId="77777777" w:rsidR="009D6532" w:rsidRPr="00C31700" w:rsidRDefault="00AB1C6F" w:rsidP="009D6532">
            <w:pPr>
              <w:pStyle w:val="aa"/>
            </w:pPr>
            <w:r>
              <w:t>Мельников А.В.</w:t>
            </w:r>
          </w:p>
        </w:tc>
        <w:tc>
          <w:tcPr>
            <w:tcW w:w="284" w:type="dxa"/>
            <w:vAlign w:val="bottom"/>
          </w:tcPr>
          <w:p w14:paraId="365CE3E6" w14:textId="77777777" w:rsidR="009D6532" w:rsidRPr="00C31700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14:paraId="249FC5A0" w14:textId="77777777" w:rsidR="009D6532" w:rsidRPr="00C31700" w:rsidRDefault="009D6532" w:rsidP="009D6532">
            <w:pPr>
              <w:pStyle w:val="aa"/>
            </w:pPr>
          </w:p>
        </w:tc>
      </w:tr>
      <w:tr w:rsidR="009D6532" w:rsidRPr="00C31700" w14:paraId="25719867" w14:textId="77777777" w:rsidTr="00AB1C6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14:paraId="1A692739" w14:textId="77777777" w:rsidR="009D6532" w:rsidRPr="00C31700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C3170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14:paraId="4F127612" w14:textId="77777777" w:rsidR="009D6532" w:rsidRPr="00C31700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12486B81" w14:textId="77777777" w:rsidR="009D6532" w:rsidRPr="00C31700" w:rsidRDefault="009D6532" w:rsidP="009D6532">
            <w:pPr>
              <w:pStyle w:val="aa"/>
              <w:rPr>
                <w:vertAlign w:val="superscript"/>
              </w:rPr>
            </w:pPr>
            <w:r w:rsidRPr="00C3170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14:paraId="7F50FAF7" w14:textId="77777777" w:rsidR="009D6532" w:rsidRPr="00C31700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14:paraId="60B8E464" w14:textId="77777777" w:rsidR="009D6532" w:rsidRPr="00C31700" w:rsidRDefault="00AB1C6F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14:paraId="301ECA8A" w14:textId="77777777" w:rsidR="009D6532" w:rsidRPr="00C31700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14:paraId="284CCD6D" w14:textId="77777777" w:rsidR="009D6532" w:rsidRPr="00C31700" w:rsidRDefault="009D6532" w:rsidP="009D6532">
            <w:pPr>
              <w:pStyle w:val="aa"/>
              <w:rPr>
                <w:vertAlign w:val="superscript"/>
              </w:rPr>
            </w:pPr>
            <w:r w:rsidRPr="00C31700">
              <w:rPr>
                <w:vertAlign w:val="superscript"/>
              </w:rPr>
              <w:t>(дата)</w:t>
            </w:r>
          </w:p>
        </w:tc>
      </w:tr>
      <w:tr w:rsidR="00AB1C6F" w:rsidRPr="00AB1C6F" w14:paraId="21EC1A21" w14:textId="77777777" w:rsidTr="00AB1C6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07E0A" w14:textId="77777777" w:rsidR="00AB1C6F" w:rsidRPr="00AB1C6F" w:rsidRDefault="00AB1C6F" w:rsidP="00CB6450">
            <w:pPr>
              <w:pStyle w:val="aa"/>
              <w:jc w:val="left"/>
            </w:pPr>
            <w:r>
              <w:t>Заместитель генерального директора по персоналу и социальной политике - Начальник управления ООО «Норникель – ЕРП»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1FF835" w14:textId="77777777" w:rsidR="00AB1C6F" w:rsidRPr="00AB1C6F" w:rsidRDefault="00AB1C6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1FA66" w14:textId="77777777" w:rsidR="00AB1C6F" w:rsidRPr="00AB1C6F" w:rsidRDefault="00AB1C6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86FD92C" w14:textId="77777777" w:rsidR="00AB1C6F" w:rsidRPr="00AB1C6F" w:rsidRDefault="00AB1C6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B36B6" w14:textId="77777777" w:rsidR="00AB1C6F" w:rsidRPr="00AB1C6F" w:rsidRDefault="00AB1C6F" w:rsidP="009D6532">
            <w:pPr>
              <w:pStyle w:val="aa"/>
            </w:pPr>
            <w:r>
              <w:t>Федорова Т.И.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9EDA22" w14:textId="77777777" w:rsidR="00AB1C6F" w:rsidRPr="00AB1C6F" w:rsidRDefault="00AB1C6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3010C" w14:textId="77777777" w:rsidR="00AB1C6F" w:rsidRPr="00AB1C6F" w:rsidRDefault="00AB1C6F" w:rsidP="009D6532">
            <w:pPr>
              <w:pStyle w:val="aa"/>
            </w:pPr>
          </w:p>
        </w:tc>
      </w:tr>
      <w:tr w:rsidR="00AB1C6F" w:rsidRPr="00AB1C6F" w14:paraId="059E2A6F" w14:textId="77777777" w:rsidTr="00AB1C6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14:paraId="79B3259F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  <w:r w:rsidRPr="00AB1C6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14:paraId="68B74975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A8A01B7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  <w:r w:rsidRPr="00AB1C6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7B70BF1D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2F60C27B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  <w:r w:rsidRPr="00AB1C6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14:paraId="2E11C7C5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7B29974C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  <w:r w:rsidRPr="00AB1C6F">
              <w:rPr>
                <w:vertAlign w:val="superscript"/>
              </w:rPr>
              <w:t>(дата)</w:t>
            </w:r>
          </w:p>
        </w:tc>
      </w:tr>
      <w:tr w:rsidR="00AB1C6F" w:rsidRPr="00AB1C6F" w14:paraId="6A3B4926" w14:textId="77777777" w:rsidTr="00AB1C6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EA67D" w14:textId="77777777" w:rsidR="00AB1C6F" w:rsidRPr="00AB1C6F" w:rsidRDefault="00AB1C6F" w:rsidP="00CB6450">
            <w:pPr>
              <w:pStyle w:val="aa"/>
              <w:jc w:val="left"/>
            </w:pPr>
            <w:r>
              <w:t>Главный юрисконсульт группы общих правовых вопросов ООО «Норникель – ЕРП»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D5CBCC" w14:textId="77777777" w:rsidR="00AB1C6F" w:rsidRPr="00AB1C6F" w:rsidRDefault="00AB1C6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82868" w14:textId="77777777" w:rsidR="00AB1C6F" w:rsidRPr="00AB1C6F" w:rsidRDefault="00AB1C6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C32C259" w14:textId="77777777" w:rsidR="00AB1C6F" w:rsidRPr="00AB1C6F" w:rsidRDefault="00AB1C6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69C62" w14:textId="77777777" w:rsidR="00AB1C6F" w:rsidRPr="00AB1C6F" w:rsidRDefault="00AB1C6F" w:rsidP="009D6532">
            <w:pPr>
              <w:pStyle w:val="aa"/>
            </w:pPr>
            <w:r>
              <w:t>Балдицына Ю.В.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BA4374" w14:textId="77777777" w:rsidR="00AB1C6F" w:rsidRPr="00AB1C6F" w:rsidRDefault="00AB1C6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A898B" w14:textId="77777777" w:rsidR="00AB1C6F" w:rsidRPr="00AB1C6F" w:rsidRDefault="00AB1C6F" w:rsidP="009D6532">
            <w:pPr>
              <w:pStyle w:val="aa"/>
            </w:pPr>
          </w:p>
        </w:tc>
      </w:tr>
      <w:tr w:rsidR="00AB1C6F" w:rsidRPr="00AB1C6F" w14:paraId="66240325" w14:textId="77777777" w:rsidTr="00AB1C6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14:paraId="7F7224B9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  <w:r w:rsidRPr="00AB1C6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14:paraId="58F7B8F4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327F4A46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  <w:r w:rsidRPr="00AB1C6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58512CE8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3D349314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  <w:r w:rsidRPr="00AB1C6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14:paraId="24FB3518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5430907E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  <w:r w:rsidRPr="00AB1C6F">
              <w:rPr>
                <w:vertAlign w:val="superscript"/>
              </w:rPr>
              <w:t>(дата)</w:t>
            </w:r>
          </w:p>
        </w:tc>
      </w:tr>
      <w:tr w:rsidR="00AB1C6F" w:rsidRPr="00AB1C6F" w14:paraId="66AEBB69" w14:textId="77777777" w:rsidTr="00AB1C6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98653" w14:textId="77777777" w:rsidR="00AB1C6F" w:rsidRPr="00AB1C6F" w:rsidRDefault="00AB1C6F" w:rsidP="00CB6450">
            <w:pPr>
              <w:pStyle w:val="aa"/>
              <w:jc w:val="left"/>
            </w:pPr>
            <w:r>
              <w:t>Начальник службы охраны труда, пожарной безопасности и экологии АО «ЕРП»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C2D680" w14:textId="77777777" w:rsidR="00AB1C6F" w:rsidRPr="00AB1C6F" w:rsidRDefault="00AB1C6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BB6C0" w14:textId="77777777" w:rsidR="00AB1C6F" w:rsidRPr="00AB1C6F" w:rsidRDefault="00AB1C6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18EE42E" w14:textId="77777777" w:rsidR="00AB1C6F" w:rsidRPr="00AB1C6F" w:rsidRDefault="00AB1C6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47913" w14:textId="77777777" w:rsidR="00AB1C6F" w:rsidRPr="00AB1C6F" w:rsidRDefault="00AB1C6F" w:rsidP="009D6532">
            <w:pPr>
              <w:pStyle w:val="aa"/>
            </w:pPr>
            <w:r>
              <w:t>Леонов Ю.Н.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35A8DE" w14:textId="77777777" w:rsidR="00AB1C6F" w:rsidRPr="00AB1C6F" w:rsidRDefault="00AB1C6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C13C2" w14:textId="77777777" w:rsidR="00AB1C6F" w:rsidRPr="00AB1C6F" w:rsidRDefault="00AB1C6F" w:rsidP="009D6532">
            <w:pPr>
              <w:pStyle w:val="aa"/>
            </w:pPr>
          </w:p>
        </w:tc>
      </w:tr>
      <w:tr w:rsidR="00AB1C6F" w:rsidRPr="00AB1C6F" w14:paraId="6EB0A8DB" w14:textId="77777777" w:rsidTr="00AB1C6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14:paraId="5858A55A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  <w:r w:rsidRPr="00AB1C6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14:paraId="5BCC5159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859B380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  <w:r w:rsidRPr="00AB1C6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34480C1E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4B05B3D7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  <w:r w:rsidRPr="00AB1C6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14:paraId="34D109E3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52750794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  <w:r w:rsidRPr="00AB1C6F">
              <w:rPr>
                <w:vertAlign w:val="superscript"/>
              </w:rPr>
              <w:t>(дата)</w:t>
            </w:r>
          </w:p>
        </w:tc>
      </w:tr>
      <w:tr w:rsidR="00AB1C6F" w:rsidRPr="00AB1C6F" w14:paraId="0FC9C8C1" w14:textId="77777777" w:rsidTr="00AB1C6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ACF93" w14:textId="77777777" w:rsidR="00AB1C6F" w:rsidRPr="00AB1C6F" w:rsidRDefault="00AB1C6F" w:rsidP="00CB6450">
            <w:pPr>
              <w:pStyle w:val="aa"/>
              <w:jc w:val="left"/>
            </w:pPr>
            <w:r>
              <w:t>Главный специалист службы охраны труда, пожарной безопасности и экологии АО «ЕРП»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09F12C" w14:textId="77777777" w:rsidR="00AB1C6F" w:rsidRPr="00AB1C6F" w:rsidRDefault="00AB1C6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61CB8" w14:textId="77777777" w:rsidR="00AB1C6F" w:rsidRPr="00AB1C6F" w:rsidRDefault="00AB1C6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138A2DF" w14:textId="77777777" w:rsidR="00AB1C6F" w:rsidRPr="00AB1C6F" w:rsidRDefault="00AB1C6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D31A9" w14:textId="77777777" w:rsidR="00AB1C6F" w:rsidRPr="00AB1C6F" w:rsidRDefault="00AB1C6F" w:rsidP="009D6532">
            <w:pPr>
              <w:pStyle w:val="aa"/>
            </w:pPr>
            <w:r>
              <w:t>Карзевич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F6E268" w14:textId="77777777" w:rsidR="00AB1C6F" w:rsidRPr="00AB1C6F" w:rsidRDefault="00AB1C6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88A97" w14:textId="77777777" w:rsidR="00AB1C6F" w:rsidRPr="00AB1C6F" w:rsidRDefault="00AB1C6F" w:rsidP="009D6532">
            <w:pPr>
              <w:pStyle w:val="aa"/>
            </w:pPr>
          </w:p>
        </w:tc>
      </w:tr>
      <w:tr w:rsidR="00AB1C6F" w:rsidRPr="00AB1C6F" w14:paraId="2EA4684F" w14:textId="77777777" w:rsidTr="00AB1C6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14:paraId="4B275E5E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  <w:r w:rsidRPr="00AB1C6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14:paraId="405C1636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27CCFC32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  <w:r w:rsidRPr="00AB1C6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7DF3D730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0E934227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  <w:r w:rsidRPr="00AB1C6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14:paraId="425D936E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1AEDC4D2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  <w:r w:rsidRPr="00AB1C6F">
              <w:rPr>
                <w:vertAlign w:val="superscript"/>
              </w:rPr>
              <w:t>(дата)</w:t>
            </w:r>
          </w:p>
        </w:tc>
      </w:tr>
      <w:tr w:rsidR="00AB1C6F" w:rsidRPr="00AB1C6F" w14:paraId="1D20F68D" w14:textId="77777777" w:rsidTr="00AB1C6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26521" w14:textId="77777777" w:rsidR="00AB1C6F" w:rsidRPr="00AB1C6F" w:rsidRDefault="00AB1C6F" w:rsidP="00CB6450">
            <w:pPr>
              <w:pStyle w:val="aa"/>
              <w:jc w:val="left"/>
            </w:pPr>
            <w:r>
              <w:t>Председатель Енисейской территориальной организации Общественной организации – 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2E994D" w14:textId="77777777" w:rsidR="00AB1C6F" w:rsidRPr="00AB1C6F" w:rsidRDefault="00AB1C6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BF19E" w14:textId="77777777" w:rsidR="00AB1C6F" w:rsidRPr="00AB1C6F" w:rsidRDefault="00AB1C6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53121A7" w14:textId="77777777" w:rsidR="00AB1C6F" w:rsidRPr="00AB1C6F" w:rsidRDefault="00AB1C6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4C2AF" w14:textId="77777777" w:rsidR="00AB1C6F" w:rsidRPr="00AB1C6F" w:rsidRDefault="00AB1C6F" w:rsidP="009D6532">
            <w:pPr>
              <w:pStyle w:val="aa"/>
            </w:pPr>
            <w:r>
              <w:t>Иванов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0D8433" w14:textId="77777777" w:rsidR="00AB1C6F" w:rsidRPr="00AB1C6F" w:rsidRDefault="00AB1C6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55D17" w14:textId="77777777" w:rsidR="00AB1C6F" w:rsidRPr="00AB1C6F" w:rsidRDefault="00AB1C6F" w:rsidP="009D6532">
            <w:pPr>
              <w:pStyle w:val="aa"/>
            </w:pPr>
          </w:p>
        </w:tc>
      </w:tr>
      <w:tr w:rsidR="00AB1C6F" w:rsidRPr="00AB1C6F" w14:paraId="29B2258F" w14:textId="77777777" w:rsidTr="00AB1C6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14:paraId="149F45BC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  <w:r w:rsidRPr="00AB1C6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14:paraId="3D42EDDA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BAB92A5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  <w:r w:rsidRPr="00AB1C6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1025A49A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0F286790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  <w:r w:rsidRPr="00AB1C6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14:paraId="1C19BAF5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222612F6" w14:textId="77777777" w:rsidR="00AB1C6F" w:rsidRPr="00AB1C6F" w:rsidRDefault="00AB1C6F" w:rsidP="009D6532">
            <w:pPr>
              <w:pStyle w:val="aa"/>
              <w:rPr>
                <w:vertAlign w:val="superscript"/>
              </w:rPr>
            </w:pPr>
            <w:r w:rsidRPr="00AB1C6F">
              <w:rPr>
                <w:vertAlign w:val="superscript"/>
              </w:rPr>
              <w:t>(дата)</w:t>
            </w:r>
          </w:p>
        </w:tc>
      </w:tr>
    </w:tbl>
    <w:p w14:paraId="3257AFA6" w14:textId="77777777" w:rsidR="00C45714" w:rsidRPr="00C31700" w:rsidRDefault="00C45714" w:rsidP="00C45714"/>
    <w:p w14:paraId="68FA3ED5" w14:textId="77777777" w:rsidR="00C45714" w:rsidRPr="00C31700" w:rsidRDefault="00C45714" w:rsidP="00C45714">
      <w:r w:rsidRPr="00C31700">
        <w:t xml:space="preserve">Эксперт(ы) </w:t>
      </w:r>
      <w:r w:rsidR="00056BFC" w:rsidRPr="00C31700">
        <w:t>организации, проводившей специальную оценку условий труда</w:t>
      </w:r>
      <w:r w:rsidRPr="00C31700">
        <w:t>:</w:t>
      </w:r>
    </w:p>
    <w:tbl>
      <w:tblPr>
        <w:tblW w:w="11307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AB1C6F" w14:paraId="441A0D4F" w14:textId="77777777" w:rsidTr="00AB1C6F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94ED0" w14:textId="77777777" w:rsidR="00C45714" w:rsidRPr="00AB1C6F" w:rsidRDefault="00AB1C6F" w:rsidP="00C45714">
            <w:pPr>
              <w:pStyle w:val="aa"/>
            </w:pPr>
            <w:r w:rsidRPr="00AB1C6F">
              <w:t>4745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616ED0" w14:textId="77777777" w:rsidR="00C45714" w:rsidRPr="00AB1C6F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4CE98" w14:textId="77777777" w:rsidR="00C45714" w:rsidRPr="00AB1C6F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6D67D6D" w14:textId="77777777" w:rsidR="00C45714" w:rsidRPr="00AB1C6F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6A121" w14:textId="77777777" w:rsidR="00C45714" w:rsidRPr="00AB1C6F" w:rsidRDefault="00AB1C6F" w:rsidP="00C45714">
            <w:pPr>
              <w:pStyle w:val="aa"/>
            </w:pPr>
            <w:r w:rsidRPr="00AB1C6F">
              <w:t>И.А. Лазарева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B0435D" w14:textId="77777777" w:rsidR="00C45714" w:rsidRPr="00AB1C6F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4E821" w14:textId="77777777" w:rsidR="00C45714" w:rsidRPr="00AB1C6F" w:rsidRDefault="00C45714" w:rsidP="00C45714">
            <w:pPr>
              <w:pStyle w:val="aa"/>
            </w:pPr>
          </w:p>
        </w:tc>
      </w:tr>
      <w:tr w:rsidR="00C45714" w:rsidRPr="00AB1C6F" w14:paraId="0C4E046B" w14:textId="77777777" w:rsidTr="00AB1C6F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14:paraId="367D68F1" w14:textId="77777777" w:rsidR="00C45714" w:rsidRPr="00AB1C6F" w:rsidRDefault="00AB1C6F" w:rsidP="00C45714">
            <w:pPr>
              <w:pStyle w:val="aa"/>
              <w:rPr>
                <w:b/>
                <w:vertAlign w:val="superscript"/>
              </w:rPr>
            </w:pPr>
            <w:r w:rsidRPr="00AB1C6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14:paraId="042FA5D8" w14:textId="77777777" w:rsidR="00C45714" w:rsidRPr="00AB1C6F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32F9FD1A" w14:textId="77777777" w:rsidR="00C45714" w:rsidRPr="00AB1C6F" w:rsidRDefault="00AB1C6F" w:rsidP="00C45714">
            <w:pPr>
              <w:pStyle w:val="aa"/>
              <w:rPr>
                <w:b/>
                <w:vertAlign w:val="superscript"/>
              </w:rPr>
            </w:pPr>
            <w:r w:rsidRPr="00AB1C6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14:paraId="3B6F99AD" w14:textId="77777777" w:rsidR="00C45714" w:rsidRPr="00AB1C6F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14:paraId="43674369" w14:textId="77777777" w:rsidR="00C45714" w:rsidRPr="00AB1C6F" w:rsidRDefault="00AB1C6F" w:rsidP="00C45714">
            <w:pPr>
              <w:pStyle w:val="aa"/>
              <w:rPr>
                <w:b/>
                <w:vertAlign w:val="superscript"/>
              </w:rPr>
            </w:pPr>
            <w:r w:rsidRPr="00AB1C6F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shd w:val="clear" w:color="auto" w:fill="auto"/>
          </w:tcPr>
          <w:p w14:paraId="6B91EA82" w14:textId="77777777" w:rsidR="00C45714" w:rsidRPr="00AB1C6F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7DE757C" w14:textId="77777777" w:rsidR="00C45714" w:rsidRPr="00AB1C6F" w:rsidRDefault="00AB1C6F" w:rsidP="00C45714">
            <w:pPr>
              <w:pStyle w:val="aa"/>
              <w:rPr>
                <w:vertAlign w:val="superscript"/>
              </w:rPr>
            </w:pPr>
            <w:r w:rsidRPr="00AB1C6F">
              <w:rPr>
                <w:vertAlign w:val="superscript"/>
              </w:rPr>
              <w:t>(дата)</w:t>
            </w:r>
          </w:p>
        </w:tc>
      </w:tr>
    </w:tbl>
    <w:p w14:paraId="280C45B4" w14:textId="77777777" w:rsidR="001B06AD" w:rsidRPr="00C31700" w:rsidRDefault="001B06AD" w:rsidP="001B06AD"/>
    <w:sectPr w:rsidR="001B06AD" w:rsidRPr="00C31700" w:rsidSect="00C317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1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6A9510" w14:textId="77777777" w:rsidR="006A44D0" w:rsidRDefault="006A44D0" w:rsidP="00C31700">
      <w:r>
        <w:separator/>
      </w:r>
    </w:p>
  </w:endnote>
  <w:endnote w:type="continuationSeparator" w:id="0">
    <w:p w14:paraId="0F5E6A86" w14:textId="77777777" w:rsidR="006A44D0" w:rsidRDefault="006A44D0" w:rsidP="00C31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5A844" w14:textId="77777777" w:rsidR="005E2192" w:rsidRDefault="005E2192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9E24FA" w14:textId="61A73ECD" w:rsidR="005E2192" w:rsidRDefault="005E2192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5C7887">
      <w:rPr>
        <w:noProof/>
      </w:rPr>
      <w:t>7</w:t>
    </w:r>
    <w:r>
      <w:fldChar w:fldCharType="end"/>
    </w:r>
  </w:p>
  <w:p w14:paraId="77FD573E" w14:textId="77777777" w:rsidR="005E2192" w:rsidRDefault="005E2192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34EAA" w14:textId="77777777" w:rsidR="005E2192" w:rsidRDefault="005E219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5A49C" w14:textId="77777777" w:rsidR="006A44D0" w:rsidRDefault="006A44D0" w:rsidP="00C31700">
      <w:r>
        <w:separator/>
      </w:r>
    </w:p>
  </w:footnote>
  <w:footnote w:type="continuationSeparator" w:id="0">
    <w:p w14:paraId="496E6F7C" w14:textId="77777777" w:rsidR="006A44D0" w:rsidRDefault="006A44D0" w:rsidP="00C31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07DE2" w14:textId="77777777" w:rsidR="005E2192" w:rsidRDefault="005E2192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863A8" w14:textId="77777777" w:rsidR="005E2192" w:rsidRDefault="005E2192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F45036" w14:textId="77777777" w:rsidR="005E2192" w:rsidRDefault="005E2192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dv_info1" w:val="     "/>
    <w:docVar w:name="adv_info2" w:val="     "/>
    <w:docVar w:name="adv_info3" w:val="     "/>
    <w:docVar w:name="att_org_adr" w:val="344082, Ростовская область г. Ростов-на-Дону, ул. Береговая, д. 8, офис 208"/>
    <w:docVar w:name="att_org_dop" w:val="Испытательная лаборатория ООО «ЦЕНТР ОХРАНЫ ТРУДА И ЭКОЛОГИИ «ЭКСПЕРТЭГИДА»_x000d__x000a_344011, Россия, Ростовская обл, Октябрьский р-н, г. Ростов-на-Дону, пр-кт Буденновский, д. 97, лит. А, Б, 2 этаж; 8 (863) 303-64-39; info@expertegida.ru_x000d__x000a_Уникальный номер записи об аккредитации в реестре аккредитованных лиц: RA.RU.21ЭГ03"/>
    <w:docVar w:name="att_org_name" w:val="Общество с ограниченной ответственностью «ЦЕНТР ОХРАНЫ ТРУДА И ЭКОЛОГИИ «ЭКСПЕРТЭГИДА»_x000d__x000a_(ООО «ЭКСПЕРТЭГИДА»)"/>
    <w:docVar w:name="att_org_reg_date" w:val="25.12.2015"/>
    <w:docVar w:name="att_org_reg_num" w:val="181"/>
    <w:docVar w:name="boss_fio" w:val="Украинцев Игорь Борисович"/>
    <w:docVar w:name="ceh_info" w:val=" Акционерное общество &quot;Енисейское речное пароходство&quot; "/>
    <w:docVar w:name="close_doc_flag" w:val="0"/>
    <w:docVar w:name="D_dog" w:val="   "/>
    <w:docVar w:name="D_prikaz" w:val="   "/>
    <w:docVar w:name="doc_type" w:val="6"/>
    <w:docVar w:name="fill_date" w:val="   "/>
    <w:docVar w:name="kpp_code" w:val="   "/>
    <w:docVar w:name="N_dog" w:val="   "/>
    <w:docVar w:name="N_prikaz" w:val="   "/>
    <w:docVar w:name="org_guid" w:val="2E5F5778F579449FA0A4B3369CB48A1F"/>
    <w:docVar w:name="org_id" w:val="75"/>
    <w:docVar w:name="org_name" w:val="     "/>
    <w:docVar w:name="pers_guids" w:val="85ED6A2D16AB45EDB44FA56DB9F3C440@141-554-072 34"/>
    <w:docVar w:name="pers_snils" w:val="85ED6A2D16AB45EDB44FA56DB9F3C440@141-554-072 34"/>
    <w:docVar w:name="podr_id" w:val="org_75"/>
    <w:docVar w:name="pred_dolg" w:val="Заместитель генерального директора по производству – Исполнительный директор АО «ЕРП» ОО «Норникель – ЕРП», управляющей организации АО «ЕРП»"/>
    <w:docVar w:name="pred_fio" w:val="Грудинов Е.Е."/>
    <w:docVar w:name="rbtd_adr" w:val="     "/>
    <w:docVar w:name="rbtd_name" w:val="Акционерное общество &quot;Енисейское речное пароходство&quot;"/>
    <w:docVar w:name="sout_id" w:val="   "/>
    <w:docVar w:name="sv_docs" w:val="1"/>
  </w:docVars>
  <w:rsids>
    <w:rsidRoot w:val="00AB1C6F"/>
    <w:rsid w:val="0002033E"/>
    <w:rsid w:val="00025792"/>
    <w:rsid w:val="00056BFC"/>
    <w:rsid w:val="00071DD8"/>
    <w:rsid w:val="0007776A"/>
    <w:rsid w:val="00093D2E"/>
    <w:rsid w:val="000C5130"/>
    <w:rsid w:val="000D5DD2"/>
    <w:rsid w:val="00111904"/>
    <w:rsid w:val="00121EBC"/>
    <w:rsid w:val="00196135"/>
    <w:rsid w:val="001A7AC3"/>
    <w:rsid w:val="001B06AD"/>
    <w:rsid w:val="00237B32"/>
    <w:rsid w:val="00242183"/>
    <w:rsid w:val="002505B7"/>
    <w:rsid w:val="00260EBA"/>
    <w:rsid w:val="002C006F"/>
    <w:rsid w:val="002D3FCA"/>
    <w:rsid w:val="003A1C01"/>
    <w:rsid w:val="003A21BF"/>
    <w:rsid w:val="003A2259"/>
    <w:rsid w:val="003C79E5"/>
    <w:rsid w:val="004509D0"/>
    <w:rsid w:val="00483A6A"/>
    <w:rsid w:val="00495D50"/>
    <w:rsid w:val="004B7161"/>
    <w:rsid w:val="004C2645"/>
    <w:rsid w:val="004C6BD0"/>
    <w:rsid w:val="004D3FF5"/>
    <w:rsid w:val="004E0048"/>
    <w:rsid w:val="004E5CB1"/>
    <w:rsid w:val="004F4DAE"/>
    <w:rsid w:val="00547088"/>
    <w:rsid w:val="00554A49"/>
    <w:rsid w:val="005567D6"/>
    <w:rsid w:val="00557BE9"/>
    <w:rsid w:val="00561923"/>
    <w:rsid w:val="005645F0"/>
    <w:rsid w:val="00572AE0"/>
    <w:rsid w:val="00584289"/>
    <w:rsid w:val="005A3EEF"/>
    <w:rsid w:val="005C7887"/>
    <w:rsid w:val="005E2192"/>
    <w:rsid w:val="005F64E6"/>
    <w:rsid w:val="0065289A"/>
    <w:rsid w:val="0067226F"/>
    <w:rsid w:val="006A44D0"/>
    <w:rsid w:val="006E662C"/>
    <w:rsid w:val="00710346"/>
    <w:rsid w:val="00725C51"/>
    <w:rsid w:val="007847D3"/>
    <w:rsid w:val="007C211E"/>
    <w:rsid w:val="00820552"/>
    <w:rsid w:val="00820F9E"/>
    <w:rsid w:val="008A11C4"/>
    <w:rsid w:val="008B4051"/>
    <w:rsid w:val="008C0968"/>
    <w:rsid w:val="008D052C"/>
    <w:rsid w:val="008F6AF3"/>
    <w:rsid w:val="00922677"/>
    <w:rsid w:val="009647F7"/>
    <w:rsid w:val="009A1326"/>
    <w:rsid w:val="009D6532"/>
    <w:rsid w:val="00A026A4"/>
    <w:rsid w:val="00A567D1"/>
    <w:rsid w:val="00AB1C6F"/>
    <w:rsid w:val="00B12F45"/>
    <w:rsid w:val="00B1405F"/>
    <w:rsid w:val="00B255F2"/>
    <w:rsid w:val="00B3448B"/>
    <w:rsid w:val="00B5534B"/>
    <w:rsid w:val="00B71D3D"/>
    <w:rsid w:val="00BA560A"/>
    <w:rsid w:val="00BD0A92"/>
    <w:rsid w:val="00C0355B"/>
    <w:rsid w:val="00C31700"/>
    <w:rsid w:val="00C45714"/>
    <w:rsid w:val="00C93056"/>
    <w:rsid w:val="00CA2E96"/>
    <w:rsid w:val="00CB6450"/>
    <w:rsid w:val="00CD2568"/>
    <w:rsid w:val="00CF1470"/>
    <w:rsid w:val="00D11966"/>
    <w:rsid w:val="00D169C9"/>
    <w:rsid w:val="00D30CE1"/>
    <w:rsid w:val="00D55949"/>
    <w:rsid w:val="00D90F2D"/>
    <w:rsid w:val="00DB70BA"/>
    <w:rsid w:val="00DC0F74"/>
    <w:rsid w:val="00DD6622"/>
    <w:rsid w:val="00E25119"/>
    <w:rsid w:val="00E27A2D"/>
    <w:rsid w:val="00E458F1"/>
    <w:rsid w:val="00EB7BDE"/>
    <w:rsid w:val="00EC5373"/>
    <w:rsid w:val="00EF563D"/>
    <w:rsid w:val="00F262EE"/>
    <w:rsid w:val="00F60073"/>
    <w:rsid w:val="00F835B0"/>
    <w:rsid w:val="00F95FF7"/>
    <w:rsid w:val="00FD4EE4"/>
    <w:rsid w:val="00FD5E7D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786BCB"/>
  <w15:chartTrackingRefBased/>
  <w15:docId w15:val="{A34F0BDD-0575-4898-9FD2-8EE1A33A1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C3170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C31700"/>
    <w:rPr>
      <w:sz w:val="24"/>
    </w:rPr>
  </w:style>
  <w:style w:type="paragraph" w:styleId="ad">
    <w:name w:val="footer"/>
    <w:basedOn w:val="a"/>
    <w:link w:val="ae"/>
    <w:uiPriority w:val="99"/>
    <w:rsid w:val="00C3170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C31700"/>
    <w:rPr>
      <w:sz w:val="24"/>
    </w:rPr>
  </w:style>
  <w:style w:type="paragraph" w:styleId="af">
    <w:name w:val="Balloon Text"/>
    <w:basedOn w:val="a"/>
    <w:link w:val="af0"/>
    <w:rsid w:val="005E219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rsid w:val="005E21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52</TotalTime>
  <Pages>15</Pages>
  <Words>5307</Words>
  <Characters>30250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35487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subject/>
  <dc:creator>Daria</dc:creator>
  <cp:keywords/>
  <dc:description/>
  <cp:lastModifiedBy>Карзевич Наталья Всеволодовна</cp:lastModifiedBy>
  <cp:revision>12</cp:revision>
  <cp:lastPrinted>2023-02-01T08:35:00Z</cp:lastPrinted>
  <dcterms:created xsi:type="dcterms:W3CDTF">2023-01-24T10:12:00Z</dcterms:created>
  <dcterms:modified xsi:type="dcterms:W3CDTF">2023-02-01T08:37:00Z</dcterms:modified>
</cp:coreProperties>
</file>